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B5F92" w14:textId="5A373B86" w:rsidR="000A04CA" w:rsidRPr="000A04CA" w:rsidRDefault="0018009E" w:rsidP="007D6132">
      <w:pPr>
        <w:pStyle w:val="MappingTitle"/>
      </w:pPr>
      <w:r>
        <w:t xml:space="preserve">Mapping </w:t>
      </w:r>
      <w:r w:rsidR="000474E8" w:rsidRPr="000474E8">
        <w:t xml:space="preserve">Tableau </w:t>
      </w:r>
      <w:r w:rsidR="00002362">
        <w:t>Certified Data Analyst</w:t>
      </w:r>
      <w:r w:rsidR="000474E8">
        <w:t xml:space="preserve"> </w:t>
      </w:r>
      <w:r w:rsidR="00BA6F22">
        <w:t>Objectives to Course Content</w:t>
      </w:r>
    </w:p>
    <w:p w14:paraId="70FE4FC9" w14:textId="541FA063" w:rsidR="00C13622" w:rsidRDefault="00AC296C" w:rsidP="00FA21A6">
      <w:pPr>
        <w:pStyle w:val="Intro"/>
      </w:pPr>
      <w:r>
        <w:t xml:space="preserve">Obtaining the Tableau </w:t>
      </w:r>
      <w:r w:rsidR="00FD05A6">
        <w:t xml:space="preserve">Certified </w:t>
      </w:r>
      <w:r w:rsidR="00002362">
        <w:t xml:space="preserve">Data Analyst </w:t>
      </w:r>
      <w:r>
        <w:t xml:space="preserve">certification requires candidates to pass the Tableau </w:t>
      </w:r>
      <w:r w:rsidR="00002362">
        <w:t xml:space="preserve">Certified Data Analyst </w:t>
      </w:r>
      <w:r>
        <w:t>exam</w:t>
      </w:r>
      <w:r w:rsidR="00F25822">
        <w:t>.</w:t>
      </w:r>
      <w:r>
        <w:t xml:space="preserve"> This table describes where the objectives for the Tableau </w:t>
      </w:r>
      <w:r w:rsidR="00002362">
        <w:t xml:space="preserve">Certified Data Analyst </w:t>
      </w:r>
      <w:r>
        <w:t>exam are covered in the course.</w:t>
      </w: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81"/>
        <w:gridCol w:w="8224"/>
        <w:gridCol w:w="1885"/>
      </w:tblGrid>
      <w:tr w:rsidR="00BF6BAA" w14:paraId="0DD9D579" w14:textId="77777777" w:rsidTr="00EC209C">
        <w:trPr>
          <w:tblHeader/>
        </w:trPr>
        <w:tc>
          <w:tcPr>
            <w:tcW w:w="681" w:type="dxa"/>
            <w:shd w:val="clear" w:color="auto" w:fill="009DDC"/>
          </w:tcPr>
          <w:p w14:paraId="6747B380" w14:textId="77777777" w:rsidR="003A6279" w:rsidRPr="00B32BC9" w:rsidRDefault="003A6279" w:rsidP="003A6279">
            <w:pPr>
              <w:pStyle w:val="Domain"/>
            </w:pPr>
            <w:r>
              <w:t>1.0</w:t>
            </w:r>
          </w:p>
        </w:tc>
        <w:tc>
          <w:tcPr>
            <w:tcW w:w="8224" w:type="dxa"/>
            <w:shd w:val="clear" w:color="auto" w:fill="009DDC"/>
          </w:tcPr>
          <w:p w14:paraId="44BE1B7A" w14:textId="10129D4D" w:rsidR="003A6279" w:rsidRPr="00B32BC9" w:rsidRDefault="00002362" w:rsidP="0069044A">
            <w:pPr>
              <w:pStyle w:val="Domain"/>
            </w:pPr>
            <w:r>
              <w:t>Connect to and Transform Data (24%)</w:t>
            </w:r>
          </w:p>
        </w:tc>
        <w:tc>
          <w:tcPr>
            <w:tcW w:w="1885" w:type="dxa"/>
            <w:shd w:val="clear" w:color="auto" w:fill="009DDC"/>
          </w:tcPr>
          <w:p w14:paraId="4C30F953" w14:textId="77777777" w:rsidR="003A6279" w:rsidRPr="00B32BC9" w:rsidRDefault="003A6279" w:rsidP="00EC6EA9">
            <w:pPr>
              <w:pStyle w:val="CoveredIn"/>
            </w:pPr>
            <w:r w:rsidRPr="00B32BC9">
              <w:t>Covered In</w:t>
            </w:r>
          </w:p>
        </w:tc>
      </w:tr>
      <w:tr w:rsidR="003A6279" w14:paraId="7E30B0A2" w14:textId="77777777" w:rsidTr="00D516EB">
        <w:tc>
          <w:tcPr>
            <w:tcW w:w="681" w:type="dxa"/>
          </w:tcPr>
          <w:p w14:paraId="78DF4125" w14:textId="77777777" w:rsidR="003A6279" w:rsidRPr="00B32BC9" w:rsidRDefault="003A6279" w:rsidP="003A6279">
            <w:pPr>
              <w:pStyle w:val="Objective"/>
            </w:pPr>
            <w:r>
              <w:t>1.1</w:t>
            </w:r>
          </w:p>
        </w:tc>
        <w:tc>
          <w:tcPr>
            <w:tcW w:w="8224" w:type="dxa"/>
          </w:tcPr>
          <w:p w14:paraId="27D31F81" w14:textId="099D912E" w:rsidR="003A6279" w:rsidRPr="00B32BC9" w:rsidRDefault="00087227" w:rsidP="00EC6EA9">
            <w:pPr>
              <w:pStyle w:val="Objective"/>
            </w:pPr>
            <w:r w:rsidRPr="00087227">
              <w:t xml:space="preserve">Connect to </w:t>
            </w:r>
            <w:r w:rsidR="00011361">
              <w:t>Data Sources</w:t>
            </w:r>
          </w:p>
        </w:tc>
        <w:tc>
          <w:tcPr>
            <w:tcW w:w="1885" w:type="dxa"/>
          </w:tcPr>
          <w:p w14:paraId="696C6377" w14:textId="312B7474" w:rsidR="003A6279" w:rsidRDefault="003A6279" w:rsidP="00AE222F">
            <w:pPr>
              <w:pStyle w:val="Reference"/>
            </w:pPr>
          </w:p>
        </w:tc>
      </w:tr>
      <w:tr w:rsidR="00011361" w14:paraId="222BCAF7" w14:textId="77777777" w:rsidTr="00EC209C">
        <w:tc>
          <w:tcPr>
            <w:tcW w:w="681" w:type="dxa"/>
          </w:tcPr>
          <w:p w14:paraId="5D4EB05C" w14:textId="77777777" w:rsidR="00011361" w:rsidRDefault="00011361" w:rsidP="00EC209C"/>
        </w:tc>
        <w:tc>
          <w:tcPr>
            <w:tcW w:w="8224" w:type="dxa"/>
          </w:tcPr>
          <w:p w14:paraId="2ED0AC4A" w14:textId="4CA03F5B" w:rsidR="00011361" w:rsidRPr="00011361" w:rsidRDefault="00011361" w:rsidP="00EC209C">
            <w:pPr>
              <w:pStyle w:val="Bullet1"/>
              <w:numPr>
                <w:ilvl w:val="0"/>
                <w:numId w:val="2"/>
              </w:numPr>
            </w:pPr>
            <w:r w:rsidRPr="00EC209C">
              <w:t>Choose an appropriate data source</w:t>
            </w:r>
          </w:p>
        </w:tc>
        <w:tc>
          <w:tcPr>
            <w:tcW w:w="1885" w:type="dxa"/>
          </w:tcPr>
          <w:p w14:paraId="2DB549A2" w14:textId="77777777" w:rsidR="00011361" w:rsidRDefault="00EB43E1" w:rsidP="00011361">
            <w:pPr>
              <w:pStyle w:val="Reference"/>
            </w:pPr>
            <w:r>
              <w:t>Part 1, 2A</w:t>
            </w:r>
          </w:p>
          <w:p w14:paraId="166E57D2" w14:textId="5D06AFC7" w:rsidR="00EB43E1" w:rsidRPr="00011361" w:rsidRDefault="00EB43E1" w:rsidP="00011361">
            <w:pPr>
              <w:pStyle w:val="Reference"/>
            </w:pPr>
            <w:r>
              <w:t>Part 2</w:t>
            </w:r>
            <w:r w:rsidR="00F72489">
              <w:t>, 1A</w:t>
            </w:r>
          </w:p>
        </w:tc>
      </w:tr>
      <w:tr w:rsidR="00011361" w14:paraId="2308A01E" w14:textId="77777777" w:rsidTr="00D516EB">
        <w:tc>
          <w:tcPr>
            <w:tcW w:w="681" w:type="dxa"/>
          </w:tcPr>
          <w:p w14:paraId="5A06B75B" w14:textId="69B9D1C7" w:rsidR="00011361" w:rsidRDefault="00011361" w:rsidP="00D516EB"/>
        </w:tc>
        <w:tc>
          <w:tcPr>
            <w:tcW w:w="8224" w:type="dxa"/>
          </w:tcPr>
          <w:p w14:paraId="4EB5138C" w14:textId="765CB92F" w:rsidR="00011361" w:rsidRPr="00011361" w:rsidRDefault="00011361" w:rsidP="00D516EB">
            <w:pPr>
              <w:pStyle w:val="Bullet1"/>
              <w:numPr>
                <w:ilvl w:val="0"/>
                <w:numId w:val="2"/>
              </w:numPr>
            </w:pPr>
            <w:r w:rsidRPr="00EC209C">
              <w:t>Choose between live connection or extract</w:t>
            </w:r>
          </w:p>
        </w:tc>
        <w:tc>
          <w:tcPr>
            <w:tcW w:w="1885" w:type="dxa"/>
          </w:tcPr>
          <w:p w14:paraId="34330BA3" w14:textId="77777777" w:rsidR="00EB43E1" w:rsidRDefault="00EB43E1" w:rsidP="00EB43E1">
            <w:pPr>
              <w:pStyle w:val="Reference"/>
            </w:pPr>
            <w:r>
              <w:t>Part 1, 2A</w:t>
            </w:r>
          </w:p>
          <w:p w14:paraId="13BBB482" w14:textId="670E2AA0" w:rsidR="00011361" w:rsidRPr="00011361" w:rsidRDefault="00EB43E1" w:rsidP="00EB43E1">
            <w:pPr>
              <w:pStyle w:val="Reference"/>
            </w:pPr>
            <w:r>
              <w:t>Part 2</w:t>
            </w:r>
            <w:r w:rsidR="00F72489">
              <w:t>, 1A</w:t>
            </w:r>
          </w:p>
        </w:tc>
      </w:tr>
      <w:tr w:rsidR="00011361" w14:paraId="6EEA4F09" w14:textId="77777777" w:rsidTr="00D516EB">
        <w:tc>
          <w:tcPr>
            <w:tcW w:w="681" w:type="dxa"/>
          </w:tcPr>
          <w:p w14:paraId="6460EE12" w14:textId="5546F6D5" w:rsidR="00011361" w:rsidRDefault="00011361" w:rsidP="00D516EB"/>
        </w:tc>
        <w:tc>
          <w:tcPr>
            <w:tcW w:w="8224" w:type="dxa"/>
          </w:tcPr>
          <w:p w14:paraId="759A122F" w14:textId="1E782C96" w:rsidR="00011361" w:rsidRPr="00087227" w:rsidRDefault="00011361" w:rsidP="00D516EB">
            <w:pPr>
              <w:pStyle w:val="Bullet1"/>
              <w:numPr>
                <w:ilvl w:val="0"/>
                <w:numId w:val="2"/>
              </w:numPr>
            </w:pPr>
            <w:r w:rsidRPr="00FA21BD">
              <w:t>Connect to extracts</w:t>
            </w:r>
          </w:p>
        </w:tc>
        <w:tc>
          <w:tcPr>
            <w:tcW w:w="1885" w:type="dxa"/>
          </w:tcPr>
          <w:p w14:paraId="29CDD3CD" w14:textId="77777777" w:rsidR="00011361" w:rsidRDefault="00EB43E1" w:rsidP="00EB43E1">
            <w:pPr>
              <w:pStyle w:val="Reference"/>
            </w:pPr>
            <w:r>
              <w:t>Part 1, 2A</w:t>
            </w:r>
          </w:p>
          <w:p w14:paraId="32B899A0" w14:textId="47FD7E59" w:rsidR="00F72489" w:rsidRPr="00011361" w:rsidRDefault="00F72489" w:rsidP="00EB43E1">
            <w:pPr>
              <w:pStyle w:val="Reference"/>
            </w:pPr>
            <w:r>
              <w:t>Part 2, 1B</w:t>
            </w:r>
          </w:p>
        </w:tc>
      </w:tr>
      <w:tr w:rsidR="00011361" w14:paraId="7553E9E1" w14:textId="77777777" w:rsidTr="00EC209C">
        <w:tc>
          <w:tcPr>
            <w:tcW w:w="681" w:type="dxa"/>
          </w:tcPr>
          <w:p w14:paraId="57231D9C" w14:textId="77777777" w:rsidR="00011361" w:rsidRDefault="00011361" w:rsidP="00011361"/>
        </w:tc>
        <w:tc>
          <w:tcPr>
            <w:tcW w:w="8224" w:type="dxa"/>
          </w:tcPr>
          <w:p w14:paraId="7933C216" w14:textId="2FB1E8E7" w:rsidR="00011361" w:rsidRPr="00011361" w:rsidRDefault="00011361" w:rsidP="00EC209C">
            <w:pPr>
              <w:pStyle w:val="Bullet1"/>
              <w:numPr>
                <w:ilvl w:val="0"/>
                <w:numId w:val="2"/>
              </w:numPr>
            </w:pPr>
            <w:r w:rsidRPr="00EC209C">
              <w:t>Connect to spreadsheets</w:t>
            </w:r>
          </w:p>
        </w:tc>
        <w:tc>
          <w:tcPr>
            <w:tcW w:w="1885" w:type="dxa"/>
          </w:tcPr>
          <w:p w14:paraId="639DA021" w14:textId="77777777" w:rsidR="00F72489" w:rsidRDefault="00EB43E1" w:rsidP="00F72489">
            <w:pPr>
              <w:pStyle w:val="Reference"/>
            </w:pPr>
            <w:r>
              <w:t>Part 1, 2A</w:t>
            </w:r>
          </w:p>
          <w:p w14:paraId="51A9ACB8" w14:textId="3114FC8A" w:rsidR="00011361" w:rsidRPr="00011361" w:rsidRDefault="00F72489" w:rsidP="00F72489">
            <w:pPr>
              <w:pStyle w:val="Reference"/>
            </w:pPr>
            <w:r>
              <w:t>Part 2, 1B</w:t>
            </w:r>
          </w:p>
        </w:tc>
      </w:tr>
      <w:tr w:rsidR="00011361" w14:paraId="608A0DF3" w14:textId="77777777" w:rsidTr="00EC209C">
        <w:tc>
          <w:tcPr>
            <w:tcW w:w="681" w:type="dxa"/>
          </w:tcPr>
          <w:p w14:paraId="52DFF3CF" w14:textId="77777777" w:rsidR="00011361" w:rsidRDefault="00011361" w:rsidP="00011361"/>
        </w:tc>
        <w:tc>
          <w:tcPr>
            <w:tcW w:w="8224" w:type="dxa"/>
          </w:tcPr>
          <w:p w14:paraId="749940B6" w14:textId="4CF3BD63" w:rsidR="00011361" w:rsidRPr="00011361" w:rsidRDefault="00011361" w:rsidP="00EC209C">
            <w:pPr>
              <w:pStyle w:val="Bullet1"/>
              <w:numPr>
                <w:ilvl w:val="0"/>
                <w:numId w:val="2"/>
              </w:numPr>
            </w:pPr>
            <w:r w:rsidRPr="00EC209C">
              <w:t>Connect to .hyper files (or .tde files)</w:t>
            </w:r>
          </w:p>
        </w:tc>
        <w:tc>
          <w:tcPr>
            <w:tcW w:w="1885" w:type="dxa"/>
          </w:tcPr>
          <w:p w14:paraId="0D28F8DA" w14:textId="77777777" w:rsidR="00F72489" w:rsidRDefault="00EB43E1" w:rsidP="00F72489">
            <w:pPr>
              <w:pStyle w:val="Reference"/>
            </w:pPr>
            <w:r>
              <w:t>Part 1, 2A</w:t>
            </w:r>
          </w:p>
          <w:p w14:paraId="36547144" w14:textId="77DF77F1" w:rsidR="00011361" w:rsidRPr="00011361" w:rsidRDefault="00F72489" w:rsidP="00F72489">
            <w:pPr>
              <w:pStyle w:val="Reference"/>
            </w:pPr>
            <w:r>
              <w:t>Part 2, 1B</w:t>
            </w:r>
          </w:p>
        </w:tc>
      </w:tr>
      <w:tr w:rsidR="00011361" w14:paraId="43065824" w14:textId="77777777" w:rsidTr="00EC209C">
        <w:tc>
          <w:tcPr>
            <w:tcW w:w="681" w:type="dxa"/>
          </w:tcPr>
          <w:p w14:paraId="5E5D04BE" w14:textId="77777777" w:rsidR="00011361" w:rsidRDefault="00011361" w:rsidP="00011361"/>
        </w:tc>
        <w:tc>
          <w:tcPr>
            <w:tcW w:w="8224" w:type="dxa"/>
          </w:tcPr>
          <w:p w14:paraId="318BE1C3" w14:textId="3CE73FAC" w:rsidR="00011361" w:rsidRPr="00011361" w:rsidRDefault="00011361" w:rsidP="00011361">
            <w:pPr>
              <w:pStyle w:val="Bullet1"/>
              <w:numPr>
                <w:ilvl w:val="0"/>
                <w:numId w:val="2"/>
              </w:numPr>
            </w:pPr>
            <w:r w:rsidRPr="00EC209C">
              <w:t>Connect to relational databases</w:t>
            </w:r>
          </w:p>
        </w:tc>
        <w:tc>
          <w:tcPr>
            <w:tcW w:w="1885" w:type="dxa"/>
          </w:tcPr>
          <w:p w14:paraId="5E60CF87" w14:textId="10F81C49" w:rsidR="00011361" w:rsidRPr="00011361" w:rsidRDefault="00EB43E1" w:rsidP="00EB43E1">
            <w:pPr>
              <w:pStyle w:val="Reference"/>
            </w:pPr>
            <w:r>
              <w:t>Part 2</w:t>
            </w:r>
            <w:r w:rsidR="00F72489">
              <w:t>, 1A</w:t>
            </w:r>
          </w:p>
        </w:tc>
      </w:tr>
      <w:tr w:rsidR="00011361" w14:paraId="61368119" w14:textId="77777777" w:rsidTr="00D516EB">
        <w:tc>
          <w:tcPr>
            <w:tcW w:w="681" w:type="dxa"/>
          </w:tcPr>
          <w:p w14:paraId="68959676" w14:textId="2B52402D" w:rsidR="00011361" w:rsidRDefault="00011361" w:rsidP="00D516EB"/>
        </w:tc>
        <w:tc>
          <w:tcPr>
            <w:tcW w:w="8224" w:type="dxa"/>
          </w:tcPr>
          <w:p w14:paraId="4DBA0B6D" w14:textId="561DD78B" w:rsidR="00011361" w:rsidRPr="00011361" w:rsidRDefault="00011361" w:rsidP="00D516EB">
            <w:pPr>
              <w:pStyle w:val="Bullet1"/>
              <w:numPr>
                <w:ilvl w:val="0"/>
                <w:numId w:val="2"/>
              </w:numPr>
            </w:pPr>
            <w:r w:rsidRPr="00EC209C">
              <w:t>Pull data from relational databases by using custom SQL queries</w:t>
            </w:r>
          </w:p>
        </w:tc>
        <w:tc>
          <w:tcPr>
            <w:tcW w:w="1885" w:type="dxa"/>
          </w:tcPr>
          <w:p w14:paraId="75553746" w14:textId="0CC18951" w:rsidR="00011361" w:rsidRPr="00011361" w:rsidRDefault="00EB43E1" w:rsidP="00EB43E1">
            <w:pPr>
              <w:pStyle w:val="Reference"/>
            </w:pPr>
            <w:r>
              <w:t>Part 2</w:t>
            </w:r>
            <w:r w:rsidR="00F72489">
              <w:t>, 1A</w:t>
            </w:r>
          </w:p>
        </w:tc>
      </w:tr>
      <w:tr w:rsidR="00011361" w14:paraId="31014D9F" w14:textId="77777777" w:rsidTr="00EC209C">
        <w:tc>
          <w:tcPr>
            <w:tcW w:w="681" w:type="dxa"/>
          </w:tcPr>
          <w:p w14:paraId="7846EFBA" w14:textId="77777777" w:rsidR="00011361" w:rsidRDefault="00011361" w:rsidP="00011361"/>
        </w:tc>
        <w:tc>
          <w:tcPr>
            <w:tcW w:w="8224" w:type="dxa"/>
          </w:tcPr>
          <w:p w14:paraId="5467AD9A" w14:textId="76E74728" w:rsidR="00011361" w:rsidRPr="00011361" w:rsidRDefault="00011361" w:rsidP="00011361">
            <w:pPr>
              <w:pStyle w:val="Bullet1"/>
              <w:numPr>
                <w:ilvl w:val="0"/>
                <w:numId w:val="2"/>
              </w:numPr>
            </w:pPr>
            <w:r w:rsidRPr="00EC209C">
              <w:t>Connect to a data source on Tableau Server</w:t>
            </w:r>
          </w:p>
        </w:tc>
        <w:tc>
          <w:tcPr>
            <w:tcW w:w="1885" w:type="dxa"/>
          </w:tcPr>
          <w:p w14:paraId="287BD0AD" w14:textId="27E2CED2" w:rsidR="00011361" w:rsidRPr="00011361" w:rsidRDefault="00EB43E1" w:rsidP="00EB43E1">
            <w:pPr>
              <w:pStyle w:val="Reference"/>
            </w:pPr>
            <w:r>
              <w:t>Part 2</w:t>
            </w:r>
            <w:r w:rsidR="00F72489">
              <w:t>, 1A</w:t>
            </w:r>
          </w:p>
        </w:tc>
      </w:tr>
      <w:tr w:rsidR="00011361" w14:paraId="0C86137F" w14:textId="77777777" w:rsidTr="00EC209C">
        <w:tc>
          <w:tcPr>
            <w:tcW w:w="681" w:type="dxa"/>
          </w:tcPr>
          <w:p w14:paraId="1D763BDE" w14:textId="77777777" w:rsidR="00011361" w:rsidRDefault="00011361" w:rsidP="00011361"/>
        </w:tc>
        <w:tc>
          <w:tcPr>
            <w:tcW w:w="8224" w:type="dxa"/>
          </w:tcPr>
          <w:p w14:paraId="5BE3773B" w14:textId="14601A2D" w:rsidR="00011361" w:rsidRPr="00011361" w:rsidRDefault="00011361" w:rsidP="00EC209C">
            <w:pPr>
              <w:numPr>
                <w:ilvl w:val="0"/>
                <w:numId w:val="2"/>
              </w:numPr>
              <w:spacing w:before="100" w:beforeAutospacing="1" w:after="168"/>
            </w:pPr>
            <w:r w:rsidRPr="00EC209C">
              <w:t>Replace the connected data source with another data source for an</w:t>
            </w:r>
            <w:r w:rsidR="009A0CCB">
              <w:br/>
              <w:t xml:space="preserve">               </w:t>
            </w:r>
            <w:r w:rsidRPr="00EC209C">
              <w:t>existing chart or sheet</w:t>
            </w:r>
          </w:p>
        </w:tc>
        <w:tc>
          <w:tcPr>
            <w:tcW w:w="1885" w:type="dxa"/>
          </w:tcPr>
          <w:p w14:paraId="40620C7E" w14:textId="731D9043" w:rsidR="00011361" w:rsidRPr="00011361" w:rsidRDefault="00EB43E1" w:rsidP="00EB43E1">
            <w:pPr>
              <w:pStyle w:val="Reference"/>
            </w:pPr>
            <w:r>
              <w:t>Part 2</w:t>
            </w:r>
            <w:r w:rsidR="00F72489">
              <w:t>, 1A</w:t>
            </w:r>
          </w:p>
        </w:tc>
      </w:tr>
      <w:tr w:rsidR="00AC296C" w14:paraId="24238757" w14:textId="77777777" w:rsidTr="00D516EB">
        <w:tc>
          <w:tcPr>
            <w:tcW w:w="681" w:type="dxa"/>
          </w:tcPr>
          <w:p w14:paraId="7DDAAC18" w14:textId="05D6C875" w:rsidR="00AC296C" w:rsidRDefault="00087227" w:rsidP="00AC296C">
            <w:pPr>
              <w:pStyle w:val="Objective"/>
            </w:pPr>
            <w:r>
              <w:t>1.</w:t>
            </w:r>
            <w:r w:rsidR="00011361">
              <w:t>2</w:t>
            </w:r>
          </w:p>
        </w:tc>
        <w:tc>
          <w:tcPr>
            <w:tcW w:w="8224" w:type="dxa"/>
          </w:tcPr>
          <w:p w14:paraId="49091D8A" w14:textId="77777777" w:rsidR="00AC296C" w:rsidRDefault="00087227" w:rsidP="004F2F26">
            <w:pPr>
              <w:pStyle w:val="Objective"/>
            </w:pPr>
            <w:r w:rsidRPr="00087227">
              <w:t>Prepare Data for Analysis</w:t>
            </w:r>
          </w:p>
        </w:tc>
        <w:tc>
          <w:tcPr>
            <w:tcW w:w="1885" w:type="dxa"/>
          </w:tcPr>
          <w:p w14:paraId="7DBF04AE" w14:textId="77777777" w:rsidR="00AC296C" w:rsidRDefault="00AC296C" w:rsidP="004F2F26">
            <w:pPr>
              <w:pStyle w:val="Reference"/>
            </w:pPr>
          </w:p>
        </w:tc>
      </w:tr>
      <w:tr w:rsidR="00AC296C" w14:paraId="7F096246" w14:textId="77777777" w:rsidTr="00D516EB">
        <w:tc>
          <w:tcPr>
            <w:tcW w:w="681" w:type="dxa"/>
          </w:tcPr>
          <w:p w14:paraId="020BDF77" w14:textId="77777777" w:rsidR="00AC296C" w:rsidRDefault="00AC296C" w:rsidP="004F2F26"/>
        </w:tc>
        <w:tc>
          <w:tcPr>
            <w:tcW w:w="8224" w:type="dxa"/>
          </w:tcPr>
          <w:p w14:paraId="1C8876F4" w14:textId="22F1C9F9" w:rsidR="00AC296C" w:rsidRDefault="00011361" w:rsidP="00D516EB">
            <w:pPr>
              <w:pStyle w:val="Bullet1"/>
              <w:numPr>
                <w:ilvl w:val="0"/>
                <w:numId w:val="7"/>
              </w:numPr>
              <w:ind w:left="644"/>
            </w:pPr>
            <w:r w:rsidRPr="00011361">
              <w:t>Assess data quality (completeness, consistency, accuracy)</w:t>
            </w:r>
          </w:p>
        </w:tc>
        <w:tc>
          <w:tcPr>
            <w:tcW w:w="1885" w:type="dxa"/>
          </w:tcPr>
          <w:p w14:paraId="3A483441" w14:textId="67771A1B" w:rsidR="00AC296C" w:rsidRDefault="007B5D72" w:rsidP="004F2F26">
            <w:pPr>
              <w:pStyle w:val="Reference"/>
            </w:pPr>
            <w:r>
              <w:t xml:space="preserve">Part </w:t>
            </w:r>
            <w:r w:rsidR="00EB43E1">
              <w:t>1, 2D</w:t>
            </w:r>
          </w:p>
        </w:tc>
      </w:tr>
      <w:tr w:rsidR="00AC296C" w14:paraId="59AFEC33" w14:textId="77777777" w:rsidTr="00EC209C">
        <w:tc>
          <w:tcPr>
            <w:tcW w:w="681" w:type="dxa"/>
          </w:tcPr>
          <w:p w14:paraId="260C0E45" w14:textId="77777777" w:rsidR="00AC296C" w:rsidRDefault="00AC296C" w:rsidP="004F2F26"/>
        </w:tc>
        <w:tc>
          <w:tcPr>
            <w:tcW w:w="8224" w:type="dxa"/>
          </w:tcPr>
          <w:p w14:paraId="378C23D7" w14:textId="79433915" w:rsidR="00AC296C" w:rsidRDefault="00011361" w:rsidP="00EC209C">
            <w:pPr>
              <w:pStyle w:val="Bullet1"/>
              <w:numPr>
                <w:ilvl w:val="0"/>
                <w:numId w:val="7"/>
              </w:numPr>
              <w:ind w:left="644"/>
            </w:pPr>
            <w:r w:rsidRPr="00011361">
              <w:t>Perform cleaning operations</w:t>
            </w:r>
          </w:p>
        </w:tc>
        <w:tc>
          <w:tcPr>
            <w:tcW w:w="1885" w:type="dxa"/>
          </w:tcPr>
          <w:p w14:paraId="3D962F85" w14:textId="77777777" w:rsidR="00AC296C" w:rsidRDefault="00EB43E1" w:rsidP="004F2F26">
            <w:pPr>
              <w:pStyle w:val="Reference"/>
            </w:pPr>
            <w:r>
              <w:t xml:space="preserve">Part 1, </w:t>
            </w:r>
            <w:r w:rsidR="007B5D72">
              <w:t>2</w:t>
            </w:r>
            <w:r>
              <w:t>C</w:t>
            </w:r>
          </w:p>
          <w:p w14:paraId="1647C07B" w14:textId="090F2395" w:rsidR="00EB43E1" w:rsidRDefault="00EB43E1" w:rsidP="004F2F26">
            <w:pPr>
              <w:pStyle w:val="Reference"/>
            </w:pPr>
            <w:r>
              <w:t>Part 2</w:t>
            </w:r>
            <w:r w:rsidR="00F72489">
              <w:t>, 1B, 1C</w:t>
            </w:r>
          </w:p>
        </w:tc>
      </w:tr>
      <w:tr w:rsidR="00AC296C" w14:paraId="46BB2C9E" w14:textId="77777777" w:rsidTr="00EC209C">
        <w:tc>
          <w:tcPr>
            <w:tcW w:w="681" w:type="dxa"/>
          </w:tcPr>
          <w:p w14:paraId="4D053F3C" w14:textId="77777777" w:rsidR="00AC296C" w:rsidRDefault="00AC296C" w:rsidP="004F2F26"/>
        </w:tc>
        <w:tc>
          <w:tcPr>
            <w:tcW w:w="8224" w:type="dxa"/>
          </w:tcPr>
          <w:p w14:paraId="5D57D16A" w14:textId="4EA05E01" w:rsidR="00AC296C" w:rsidRDefault="00011361" w:rsidP="00EC209C">
            <w:pPr>
              <w:pStyle w:val="Bullet1"/>
              <w:numPr>
                <w:ilvl w:val="0"/>
                <w:numId w:val="7"/>
              </w:numPr>
              <w:ind w:left="644"/>
            </w:pPr>
            <w:r w:rsidRPr="00011361">
              <w:t>Organize data into folders</w:t>
            </w:r>
          </w:p>
        </w:tc>
        <w:tc>
          <w:tcPr>
            <w:tcW w:w="1885" w:type="dxa"/>
          </w:tcPr>
          <w:p w14:paraId="0D09A993" w14:textId="6EE264BE" w:rsidR="00AC296C" w:rsidRDefault="00EB43E1" w:rsidP="004F2F26">
            <w:pPr>
              <w:pStyle w:val="Reference"/>
            </w:pPr>
            <w:r>
              <w:t>Part 1, 4A</w:t>
            </w:r>
          </w:p>
        </w:tc>
      </w:tr>
      <w:tr w:rsidR="00AC296C" w14:paraId="145BE145" w14:textId="77777777" w:rsidTr="00D516EB">
        <w:tc>
          <w:tcPr>
            <w:tcW w:w="681" w:type="dxa"/>
          </w:tcPr>
          <w:p w14:paraId="15AB766D" w14:textId="77777777" w:rsidR="00AC296C" w:rsidRDefault="00AC296C" w:rsidP="004F2F26"/>
        </w:tc>
        <w:tc>
          <w:tcPr>
            <w:tcW w:w="8224" w:type="dxa"/>
          </w:tcPr>
          <w:p w14:paraId="6DEB02F2" w14:textId="5C84802F" w:rsidR="00AC296C" w:rsidRDefault="00011361" w:rsidP="00D516EB">
            <w:pPr>
              <w:pStyle w:val="Bullet1"/>
              <w:numPr>
                <w:ilvl w:val="0"/>
                <w:numId w:val="7"/>
              </w:numPr>
              <w:ind w:left="644"/>
            </w:pPr>
            <w:r w:rsidRPr="00011361">
              <w:t>Use multiple data sources (establish relationships, create joins, union</w:t>
            </w:r>
            <w:r w:rsidR="009A0CCB">
              <w:br/>
              <w:t xml:space="preserve">                </w:t>
            </w:r>
            <w:r w:rsidRPr="00011361">
              <w:t xml:space="preserve"> tables, blend data)</w:t>
            </w:r>
          </w:p>
        </w:tc>
        <w:tc>
          <w:tcPr>
            <w:tcW w:w="1885" w:type="dxa"/>
          </w:tcPr>
          <w:p w14:paraId="6BDCE576" w14:textId="493306F8" w:rsidR="00AC296C" w:rsidRDefault="007B5D72" w:rsidP="004F2F26">
            <w:pPr>
              <w:pStyle w:val="Reference"/>
            </w:pPr>
            <w:r>
              <w:t>Part 2</w:t>
            </w:r>
            <w:r w:rsidR="00F72489">
              <w:t>, 1B</w:t>
            </w:r>
          </w:p>
        </w:tc>
      </w:tr>
      <w:tr w:rsidR="00AC296C" w14:paraId="5F174180" w14:textId="77777777" w:rsidTr="00D516EB">
        <w:tc>
          <w:tcPr>
            <w:tcW w:w="681" w:type="dxa"/>
          </w:tcPr>
          <w:p w14:paraId="23DDE238" w14:textId="77777777" w:rsidR="00AC296C" w:rsidRDefault="00AC296C" w:rsidP="004F2F26"/>
        </w:tc>
        <w:tc>
          <w:tcPr>
            <w:tcW w:w="8224" w:type="dxa"/>
          </w:tcPr>
          <w:p w14:paraId="123C4322" w14:textId="6C32AD2D" w:rsidR="00AC296C" w:rsidRDefault="00011361" w:rsidP="00D516EB">
            <w:pPr>
              <w:pStyle w:val="ListParagraph"/>
              <w:numPr>
                <w:ilvl w:val="0"/>
                <w:numId w:val="7"/>
              </w:numPr>
              <w:ind w:left="644"/>
            </w:pPr>
            <w:r w:rsidRPr="00011361">
              <w:t>Prepare data by using Data Interpreter, pivot, and split</w:t>
            </w:r>
          </w:p>
        </w:tc>
        <w:tc>
          <w:tcPr>
            <w:tcW w:w="1885" w:type="dxa"/>
          </w:tcPr>
          <w:p w14:paraId="070392BC" w14:textId="77777777" w:rsidR="00AC296C" w:rsidRDefault="00EB43E1" w:rsidP="004F2F26">
            <w:pPr>
              <w:pStyle w:val="Reference"/>
            </w:pPr>
            <w:r>
              <w:t xml:space="preserve">Part 1, </w:t>
            </w:r>
            <w:r w:rsidR="007B5D72">
              <w:t>2D</w:t>
            </w:r>
          </w:p>
          <w:p w14:paraId="2CE81917" w14:textId="1603E9DF" w:rsidR="00F72489" w:rsidRDefault="00F72489" w:rsidP="004F2F26">
            <w:pPr>
              <w:pStyle w:val="Reference"/>
            </w:pPr>
            <w:r>
              <w:t>Part 2, 1C</w:t>
            </w:r>
          </w:p>
        </w:tc>
      </w:tr>
      <w:tr w:rsidR="00F65103" w14:paraId="3CAC774D" w14:textId="77777777" w:rsidTr="00D516EB">
        <w:tc>
          <w:tcPr>
            <w:tcW w:w="681" w:type="dxa"/>
          </w:tcPr>
          <w:p w14:paraId="71E2E602" w14:textId="13F06C15" w:rsidR="00F65103" w:rsidRDefault="00F65103" w:rsidP="00D516EB"/>
        </w:tc>
        <w:tc>
          <w:tcPr>
            <w:tcW w:w="8224" w:type="dxa"/>
          </w:tcPr>
          <w:p w14:paraId="289EE0A0" w14:textId="078367B9" w:rsidR="00F65103" w:rsidRPr="00087227" w:rsidDel="00011361" w:rsidRDefault="00F65103" w:rsidP="00D516EB">
            <w:pPr>
              <w:pStyle w:val="ListParagraph"/>
              <w:numPr>
                <w:ilvl w:val="0"/>
                <w:numId w:val="7"/>
              </w:numPr>
              <w:ind w:left="644"/>
            </w:pPr>
            <w:r w:rsidRPr="00011361">
              <w:t>Create extract filters</w:t>
            </w:r>
          </w:p>
        </w:tc>
        <w:tc>
          <w:tcPr>
            <w:tcW w:w="1885" w:type="dxa"/>
          </w:tcPr>
          <w:p w14:paraId="721C2460" w14:textId="74666109" w:rsidR="00F65103" w:rsidRDefault="00EB43E1" w:rsidP="004F2F26">
            <w:pPr>
              <w:pStyle w:val="Reference"/>
            </w:pPr>
            <w:r>
              <w:t>Part 1, 6B</w:t>
            </w:r>
          </w:p>
        </w:tc>
      </w:tr>
      <w:tr w:rsidR="00087227" w14:paraId="2601E96F" w14:textId="77777777" w:rsidTr="00D516EB">
        <w:tc>
          <w:tcPr>
            <w:tcW w:w="681" w:type="dxa"/>
          </w:tcPr>
          <w:p w14:paraId="1A38A38B" w14:textId="3B8DE0D1" w:rsidR="00087227" w:rsidRDefault="00087227" w:rsidP="00087227">
            <w:pPr>
              <w:pStyle w:val="Objective"/>
            </w:pPr>
            <w:r>
              <w:t>1.</w:t>
            </w:r>
            <w:r w:rsidR="005666B2">
              <w:t>3</w:t>
            </w:r>
          </w:p>
        </w:tc>
        <w:tc>
          <w:tcPr>
            <w:tcW w:w="8224" w:type="dxa"/>
          </w:tcPr>
          <w:p w14:paraId="09E6CF62" w14:textId="265A5289" w:rsidR="00087227" w:rsidRPr="00AC296C" w:rsidRDefault="005666B2" w:rsidP="007D0C1A">
            <w:pPr>
              <w:pStyle w:val="Objective"/>
            </w:pPr>
            <w:r>
              <w:t>Perform data transformation in Tableau Prep</w:t>
            </w:r>
          </w:p>
        </w:tc>
        <w:tc>
          <w:tcPr>
            <w:tcW w:w="1885" w:type="dxa"/>
          </w:tcPr>
          <w:p w14:paraId="76AEABCE" w14:textId="721D2310" w:rsidR="00087227" w:rsidRDefault="00087227" w:rsidP="007D0C1A">
            <w:pPr>
              <w:pStyle w:val="Reference"/>
            </w:pPr>
          </w:p>
        </w:tc>
      </w:tr>
      <w:tr w:rsidR="005666B2" w14:paraId="2078B32F" w14:textId="77777777" w:rsidTr="005666B2">
        <w:tc>
          <w:tcPr>
            <w:tcW w:w="681" w:type="dxa"/>
          </w:tcPr>
          <w:p w14:paraId="143D8AFC" w14:textId="77777777" w:rsidR="005666B2" w:rsidRDefault="005666B2" w:rsidP="00EC209C"/>
        </w:tc>
        <w:tc>
          <w:tcPr>
            <w:tcW w:w="8224" w:type="dxa"/>
          </w:tcPr>
          <w:p w14:paraId="18099F78" w14:textId="19C18134" w:rsidR="005666B2" w:rsidRPr="005666B2" w:rsidDel="005666B2" w:rsidRDefault="005666B2" w:rsidP="00EC209C">
            <w:pPr>
              <w:pStyle w:val="subObj"/>
              <w:ind w:left="734"/>
            </w:pPr>
            <w:r w:rsidRPr="005666B2">
              <w:t>Choose which data transformation to perform based on a business</w:t>
            </w:r>
            <w:r w:rsidR="009A0CCB">
              <w:br/>
              <w:t xml:space="preserve">              </w:t>
            </w:r>
            <w:r w:rsidRPr="005666B2">
              <w:t xml:space="preserve"> scenario</w:t>
            </w:r>
          </w:p>
        </w:tc>
        <w:tc>
          <w:tcPr>
            <w:tcW w:w="1885" w:type="dxa"/>
          </w:tcPr>
          <w:p w14:paraId="443781BB" w14:textId="5F27FEB9" w:rsidR="005666B2" w:rsidDel="005666B2" w:rsidRDefault="00EB43E1" w:rsidP="007D0C1A">
            <w:pPr>
              <w:pStyle w:val="Reference"/>
            </w:pPr>
            <w:r w:rsidRPr="00322AC2">
              <w:t>Part 2</w:t>
            </w:r>
            <w:r w:rsidR="00322AC2" w:rsidRPr="00322AC2">
              <w:t>,</w:t>
            </w:r>
            <w:r w:rsidR="00322AC2">
              <w:t xml:space="preserve"> 1B, 1C</w:t>
            </w:r>
          </w:p>
        </w:tc>
      </w:tr>
      <w:tr w:rsidR="005666B2" w14:paraId="037EBF80" w14:textId="77777777" w:rsidTr="005666B2">
        <w:tc>
          <w:tcPr>
            <w:tcW w:w="681" w:type="dxa"/>
          </w:tcPr>
          <w:p w14:paraId="61685238" w14:textId="77777777" w:rsidR="005666B2" w:rsidRDefault="005666B2" w:rsidP="005666B2"/>
        </w:tc>
        <w:tc>
          <w:tcPr>
            <w:tcW w:w="8224" w:type="dxa"/>
          </w:tcPr>
          <w:p w14:paraId="7A2716DE" w14:textId="2E644657" w:rsidR="005666B2" w:rsidRPr="005666B2" w:rsidDel="005666B2" w:rsidRDefault="005666B2" w:rsidP="00EC209C">
            <w:pPr>
              <w:pStyle w:val="subObj"/>
              <w:ind w:left="734"/>
            </w:pPr>
            <w:r w:rsidRPr="005666B2">
              <w:t>Combine data by using unions</w:t>
            </w:r>
          </w:p>
        </w:tc>
        <w:tc>
          <w:tcPr>
            <w:tcW w:w="1885" w:type="dxa"/>
          </w:tcPr>
          <w:p w14:paraId="48A52B66" w14:textId="115D94AD" w:rsidR="005666B2" w:rsidDel="005666B2" w:rsidRDefault="00EB43E1" w:rsidP="007D0C1A">
            <w:pPr>
              <w:pStyle w:val="Reference"/>
            </w:pPr>
            <w:r>
              <w:t>Part 2</w:t>
            </w:r>
            <w:r w:rsidR="00F72489">
              <w:t>, 1B</w:t>
            </w:r>
          </w:p>
        </w:tc>
      </w:tr>
      <w:tr w:rsidR="004618FB" w14:paraId="2765339E" w14:textId="77777777" w:rsidTr="00D516EB">
        <w:tc>
          <w:tcPr>
            <w:tcW w:w="681" w:type="dxa"/>
          </w:tcPr>
          <w:p w14:paraId="462F04B0" w14:textId="62D72016" w:rsidR="004618FB" w:rsidRDefault="004618FB" w:rsidP="00D516EB"/>
        </w:tc>
        <w:tc>
          <w:tcPr>
            <w:tcW w:w="8224" w:type="dxa"/>
          </w:tcPr>
          <w:p w14:paraId="14D3A696" w14:textId="24693E89" w:rsidR="004618FB" w:rsidRPr="005666B2" w:rsidRDefault="004618FB" w:rsidP="00D516EB">
            <w:pPr>
              <w:pStyle w:val="subObj"/>
              <w:ind w:left="734"/>
            </w:pPr>
            <w:r w:rsidRPr="005666B2">
              <w:t>Combine data by using joins</w:t>
            </w:r>
          </w:p>
        </w:tc>
        <w:tc>
          <w:tcPr>
            <w:tcW w:w="1885" w:type="dxa"/>
          </w:tcPr>
          <w:p w14:paraId="16AA8962" w14:textId="42E8C78C" w:rsidR="004618FB" w:rsidDel="005666B2" w:rsidRDefault="00EB43E1" w:rsidP="007D0C1A">
            <w:pPr>
              <w:pStyle w:val="Reference"/>
            </w:pPr>
            <w:r>
              <w:t>Part 2</w:t>
            </w:r>
            <w:r w:rsidR="00F72489">
              <w:t>, 1B</w:t>
            </w:r>
          </w:p>
        </w:tc>
      </w:tr>
      <w:tr w:rsidR="005666B2" w14:paraId="3A8953A8" w14:textId="77777777" w:rsidTr="005666B2">
        <w:tc>
          <w:tcPr>
            <w:tcW w:w="681" w:type="dxa"/>
          </w:tcPr>
          <w:p w14:paraId="0A95AAE6" w14:textId="77777777" w:rsidR="005666B2" w:rsidRDefault="005666B2" w:rsidP="005666B2"/>
        </w:tc>
        <w:tc>
          <w:tcPr>
            <w:tcW w:w="8224" w:type="dxa"/>
          </w:tcPr>
          <w:p w14:paraId="2AC9EAA2" w14:textId="51084BCE" w:rsidR="005666B2" w:rsidRPr="005666B2" w:rsidDel="005666B2" w:rsidRDefault="005666B2" w:rsidP="00EC209C">
            <w:pPr>
              <w:pStyle w:val="subObj"/>
              <w:ind w:left="734"/>
            </w:pPr>
            <w:r>
              <w:t>Sh</w:t>
            </w:r>
            <w:r w:rsidRPr="005666B2">
              <w:t>ape data by using aggregations</w:t>
            </w:r>
          </w:p>
        </w:tc>
        <w:tc>
          <w:tcPr>
            <w:tcW w:w="1885" w:type="dxa"/>
          </w:tcPr>
          <w:p w14:paraId="1F3B21B8" w14:textId="47929AF3" w:rsidR="005666B2" w:rsidDel="005666B2" w:rsidRDefault="00EB43E1" w:rsidP="007D0C1A">
            <w:pPr>
              <w:pStyle w:val="Reference"/>
            </w:pPr>
            <w:r>
              <w:t xml:space="preserve">Part </w:t>
            </w:r>
            <w:r w:rsidR="00074182">
              <w:t>2</w:t>
            </w:r>
            <w:r w:rsidR="00F72489">
              <w:t>, 1C</w:t>
            </w:r>
          </w:p>
        </w:tc>
      </w:tr>
      <w:tr w:rsidR="005666B2" w14:paraId="07F7E71A" w14:textId="77777777" w:rsidTr="005666B2">
        <w:tc>
          <w:tcPr>
            <w:tcW w:w="681" w:type="dxa"/>
          </w:tcPr>
          <w:p w14:paraId="536FC087" w14:textId="77777777" w:rsidR="005666B2" w:rsidRDefault="005666B2" w:rsidP="005666B2"/>
        </w:tc>
        <w:tc>
          <w:tcPr>
            <w:tcW w:w="8224" w:type="dxa"/>
          </w:tcPr>
          <w:p w14:paraId="0139D03E" w14:textId="43C6E80B" w:rsidR="005666B2" w:rsidRPr="005666B2" w:rsidDel="005666B2" w:rsidRDefault="005666B2" w:rsidP="00EC209C">
            <w:pPr>
              <w:pStyle w:val="subObj"/>
              <w:ind w:left="734"/>
            </w:pPr>
            <w:r w:rsidRPr="005666B2">
              <w:t>Perform filtering</w:t>
            </w:r>
          </w:p>
        </w:tc>
        <w:tc>
          <w:tcPr>
            <w:tcW w:w="1885" w:type="dxa"/>
          </w:tcPr>
          <w:p w14:paraId="21F67BCB" w14:textId="0663D47C" w:rsidR="005666B2" w:rsidDel="005666B2" w:rsidRDefault="00EB43E1" w:rsidP="007D0C1A">
            <w:pPr>
              <w:pStyle w:val="Reference"/>
            </w:pPr>
            <w:r>
              <w:t>Part 2</w:t>
            </w:r>
            <w:r w:rsidR="00F72489">
              <w:t>, 1C</w:t>
            </w:r>
          </w:p>
        </w:tc>
      </w:tr>
      <w:tr w:rsidR="005666B2" w14:paraId="6261139F" w14:textId="77777777" w:rsidTr="005666B2">
        <w:tc>
          <w:tcPr>
            <w:tcW w:w="681" w:type="dxa"/>
          </w:tcPr>
          <w:p w14:paraId="6579B398" w14:textId="77777777" w:rsidR="005666B2" w:rsidRDefault="005666B2" w:rsidP="005666B2"/>
        </w:tc>
        <w:tc>
          <w:tcPr>
            <w:tcW w:w="8224" w:type="dxa"/>
          </w:tcPr>
          <w:p w14:paraId="08EBB04E" w14:textId="1199237A" w:rsidR="005666B2" w:rsidRPr="005666B2" w:rsidDel="005666B2" w:rsidRDefault="005666B2" w:rsidP="00EC209C">
            <w:pPr>
              <w:pStyle w:val="subObj"/>
              <w:ind w:left="734"/>
            </w:pPr>
            <w:r w:rsidRPr="005666B2">
              <w:t>Shape data by using pivots</w:t>
            </w:r>
          </w:p>
        </w:tc>
        <w:tc>
          <w:tcPr>
            <w:tcW w:w="1885" w:type="dxa"/>
          </w:tcPr>
          <w:p w14:paraId="33D62EE1" w14:textId="77777777" w:rsidR="005666B2" w:rsidRDefault="00644EB7" w:rsidP="007D0C1A">
            <w:pPr>
              <w:pStyle w:val="Reference"/>
            </w:pPr>
            <w:r>
              <w:t>Part 1, 2D</w:t>
            </w:r>
          </w:p>
          <w:p w14:paraId="54D74AE5" w14:textId="7B2CDF43" w:rsidR="00644EB7" w:rsidDel="005666B2" w:rsidRDefault="00644EB7" w:rsidP="007D0C1A">
            <w:pPr>
              <w:pStyle w:val="Reference"/>
            </w:pPr>
            <w:r>
              <w:t>Part 2</w:t>
            </w:r>
            <w:r w:rsidR="00F72489">
              <w:t>, 1C</w:t>
            </w:r>
          </w:p>
        </w:tc>
      </w:tr>
      <w:tr w:rsidR="005666B2" w14:paraId="59EC0A0E" w14:textId="77777777" w:rsidTr="005666B2">
        <w:tc>
          <w:tcPr>
            <w:tcW w:w="681" w:type="dxa"/>
          </w:tcPr>
          <w:p w14:paraId="358D893A" w14:textId="784621A0" w:rsidR="005666B2" w:rsidRDefault="005666B2" w:rsidP="00EC209C">
            <w:pPr>
              <w:pStyle w:val="Objective"/>
            </w:pPr>
            <w:r>
              <w:t>1.4</w:t>
            </w:r>
          </w:p>
        </w:tc>
        <w:tc>
          <w:tcPr>
            <w:tcW w:w="8224" w:type="dxa"/>
          </w:tcPr>
          <w:p w14:paraId="11D63DEE" w14:textId="06C81D6F" w:rsidR="005666B2" w:rsidRPr="005666B2" w:rsidDel="005666B2" w:rsidRDefault="005666B2" w:rsidP="00EC209C">
            <w:pPr>
              <w:pStyle w:val="Objective"/>
            </w:pPr>
            <w:r>
              <w:t>Customize fields</w:t>
            </w:r>
          </w:p>
        </w:tc>
        <w:tc>
          <w:tcPr>
            <w:tcW w:w="1885" w:type="dxa"/>
          </w:tcPr>
          <w:p w14:paraId="63128E5A" w14:textId="77777777" w:rsidR="005666B2" w:rsidDel="005666B2" w:rsidRDefault="005666B2" w:rsidP="007D0C1A">
            <w:pPr>
              <w:pStyle w:val="Reference"/>
            </w:pPr>
          </w:p>
        </w:tc>
      </w:tr>
      <w:tr w:rsidR="00087227" w14:paraId="0CA36077" w14:textId="77777777" w:rsidTr="00D516EB">
        <w:tc>
          <w:tcPr>
            <w:tcW w:w="681" w:type="dxa"/>
          </w:tcPr>
          <w:p w14:paraId="32651ADF" w14:textId="1A6D4431" w:rsidR="00087227" w:rsidRDefault="00087227" w:rsidP="00D516EB"/>
        </w:tc>
        <w:tc>
          <w:tcPr>
            <w:tcW w:w="8224" w:type="dxa"/>
          </w:tcPr>
          <w:p w14:paraId="6BC4A4CA" w14:textId="6CDDDEF8" w:rsidR="00087227" w:rsidRPr="00AC296C" w:rsidRDefault="00A91B87" w:rsidP="00D516EB">
            <w:pPr>
              <w:pStyle w:val="14so"/>
              <w:ind w:left="734"/>
            </w:pPr>
            <w:r w:rsidRPr="00A91B87">
              <w:t>Change default field properties (types, sorting, etc.)</w:t>
            </w:r>
          </w:p>
        </w:tc>
        <w:tc>
          <w:tcPr>
            <w:tcW w:w="1885" w:type="dxa"/>
          </w:tcPr>
          <w:p w14:paraId="71F2DA08" w14:textId="037DFF4F" w:rsidR="00087227" w:rsidRDefault="008C0F8F" w:rsidP="007D0C1A">
            <w:pPr>
              <w:pStyle w:val="Reference"/>
            </w:pPr>
            <w:r>
              <w:t>Part 2</w:t>
            </w:r>
            <w:r w:rsidR="00F72489">
              <w:t>, 1B</w:t>
            </w:r>
          </w:p>
        </w:tc>
      </w:tr>
      <w:tr w:rsidR="00087227" w14:paraId="694045E1" w14:textId="77777777" w:rsidTr="00EC209C">
        <w:tc>
          <w:tcPr>
            <w:tcW w:w="681" w:type="dxa"/>
          </w:tcPr>
          <w:p w14:paraId="72B87CEF" w14:textId="3AF14197" w:rsidR="00087227" w:rsidRDefault="00087227" w:rsidP="00EC209C"/>
        </w:tc>
        <w:tc>
          <w:tcPr>
            <w:tcW w:w="8224" w:type="dxa"/>
          </w:tcPr>
          <w:p w14:paraId="2A9DD682" w14:textId="546E221C" w:rsidR="00087227" w:rsidRPr="00AC296C" w:rsidRDefault="00A91B87" w:rsidP="00EC209C">
            <w:pPr>
              <w:pStyle w:val="14so"/>
              <w:ind w:left="734"/>
            </w:pPr>
            <w:r>
              <w:t>Rename columns</w:t>
            </w:r>
          </w:p>
        </w:tc>
        <w:tc>
          <w:tcPr>
            <w:tcW w:w="1885" w:type="dxa"/>
          </w:tcPr>
          <w:p w14:paraId="7535C1D5" w14:textId="77777777" w:rsidR="00087227" w:rsidRDefault="00644EB7" w:rsidP="007D0C1A">
            <w:pPr>
              <w:pStyle w:val="Reference"/>
            </w:pPr>
            <w:r>
              <w:t xml:space="preserve">Part 1, </w:t>
            </w:r>
            <w:r w:rsidR="008C0F8F">
              <w:t>2</w:t>
            </w:r>
            <w:r>
              <w:t>C</w:t>
            </w:r>
          </w:p>
          <w:p w14:paraId="043B1278" w14:textId="1173782C" w:rsidR="00F72489" w:rsidRDefault="00F72489" w:rsidP="007D0C1A">
            <w:pPr>
              <w:pStyle w:val="Reference"/>
            </w:pPr>
            <w:r>
              <w:t>Part 2, 1B</w:t>
            </w:r>
          </w:p>
        </w:tc>
      </w:tr>
      <w:tr w:rsidR="00087227" w14:paraId="2D690091" w14:textId="77777777" w:rsidTr="00EC209C">
        <w:tc>
          <w:tcPr>
            <w:tcW w:w="681" w:type="dxa"/>
          </w:tcPr>
          <w:p w14:paraId="61C5C318" w14:textId="201F675D" w:rsidR="00087227" w:rsidRDefault="00087227" w:rsidP="00EC209C"/>
        </w:tc>
        <w:tc>
          <w:tcPr>
            <w:tcW w:w="8224" w:type="dxa"/>
          </w:tcPr>
          <w:p w14:paraId="7ADA614F" w14:textId="28FC4E43" w:rsidR="00087227" w:rsidRPr="00AC296C" w:rsidRDefault="00A91B87" w:rsidP="00EC209C">
            <w:pPr>
              <w:pStyle w:val="14so"/>
              <w:ind w:left="734"/>
            </w:pPr>
            <w:r w:rsidRPr="00A91B87">
              <w:t>Choose when to convert between discrete and continuous</w:t>
            </w:r>
          </w:p>
        </w:tc>
        <w:tc>
          <w:tcPr>
            <w:tcW w:w="1885" w:type="dxa"/>
          </w:tcPr>
          <w:p w14:paraId="26D3FBA0" w14:textId="214CD3FD" w:rsidR="00087227" w:rsidRPr="006914E0" w:rsidRDefault="00644EB7" w:rsidP="007D0C1A">
            <w:pPr>
              <w:pStyle w:val="Reference"/>
            </w:pPr>
            <w:r w:rsidRPr="006914E0">
              <w:t>Part 2</w:t>
            </w:r>
            <w:r w:rsidR="006914E0" w:rsidRPr="006914E0">
              <w:t>, 1C</w:t>
            </w:r>
          </w:p>
        </w:tc>
      </w:tr>
      <w:tr w:rsidR="00A91B87" w14:paraId="112CD8F8" w14:textId="77777777" w:rsidTr="005666B2">
        <w:tc>
          <w:tcPr>
            <w:tcW w:w="681" w:type="dxa"/>
          </w:tcPr>
          <w:p w14:paraId="6DBB5080" w14:textId="77777777" w:rsidR="00A91B87" w:rsidDel="00A91B87" w:rsidRDefault="00A91B87" w:rsidP="00A91B87"/>
        </w:tc>
        <w:tc>
          <w:tcPr>
            <w:tcW w:w="8224" w:type="dxa"/>
          </w:tcPr>
          <w:p w14:paraId="460C22AE" w14:textId="7657EA6B" w:rsidR="00A91B87" w:rsidRPr="00A91B87" w:rsidRDefault="00A91B87" w:rsidP="00EC209C">
            <w:pPr>
              <w:pStyle w:val="14so"/>
              <w:ind w:left="734"/>
            </w:pPr>
            <w:r w:rsidRPr="00A91B87">
              <w:t>Choose when to convert between dimension and measure</w:t>
            </w:r>
          </w:p>
        </w:tc>
        <w:tc>
          <w:tcPr>
            <w:tcW w:w="1885" w:type="dxa"/>
          </w:tcPr>
          <w:p w14:paraId="5A9B4181" w14:textId="72EFB41D" w:rsidR="00A91B87" w:rsidRPr="006914E0" w:rsidRDefault="00644EB7" w:rsidP="007D0C1A">
            <w:pPr>
              <w:pStyle w:val="Reference"/>
            </w:pPr>
            <w:r w:rsidRPr="006914E0">
              <w:t>Part 2</w:t>
            </w:r>
            <w:r w:rsidR="006914E0" w:rsidRPr="006914E0">
              <w:t>, 1C</w:t>
            </w:r>
          </w:p>
        </w:tc>
      </w:tr>
      <w:tr w:rsidR="00A91B87" w14:paraId="34F407DE" w14:textId="77777777" w:rsidTr="005666B2">
        <w:tc>
          <w:tcPr>
            <w:tcW w:w="681" w:type="dxa"/>
          </w:tcPr>
          <w:p w14:paraId="2DFAFED3" w14:textId="77777777" w:rsidR="00A91B87" w:rsidDel="00A91B87" w:rsidRDefault="00A91B87" w:rsidP="00A91B87"/>
        </w:tc>
        <w:tc>
          <w:tcPr>
            <w:tcW w:w="8224" w:type="dxa"/>
          </w:tcPr>
          <w:p w14:paraId="110EC131" w14:textId="0449ED6E" w:rsidR="00A91B87" w:rsidRPr="00A91B87" w:rsidRDefault="00A91B87" w:rsidP="00EC209C">
            <w:pPr>
              <w:pStyle w:val="14so"/>
              <w:ind w:left="734"/>
            </w:pPr>
            <w:r>
              <w:t>Create aliases</w:t>
            </w:r>
          </w:p>
        </w:tc>
        <w:tc>
          <w:tcPr>
            <w:tcW w:w="1885" w:type="dxa"/>
          </w:tcPr>
          <w:p w14:paraId="7E1634C9" w14:textId="0B6BFAAF" w:rsidR="00A91B87" w:rsidRDefault="00644EB7" w:rsidP="007D0C1A">
            <w:pPr>
              <w:pStyle w:val="Reference"/>
            </w:pPr>
            <w:r>
              <w:t>Part 2</w:t>
            </w:r>
            <w:r w:rsidR="00F72489">
              <w:t>, 1C</w:t>
            </w:r>
          </w:p>
        </w:tc>
      </w:tr>
    </w:tbl>
    <w:p w14:paraId="3047938B" w14:textId="77777777" w:rsidR="00AC296C" w:rsidRDefault="00AC296C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AC296C" w14:paraId="33DABAAB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44F3FF4E" w14:textId="77777777" w:rsidR="00AC296C" w:rsidRPr="00B32BC9" w:rsidRDefault="00AC296C" w:rsidP="003A6279">
            <w:pPr>
              <w:pStyle w:val="Domain"/>
            </w:pPr>
            <w:r>
              <w:lastRenderedPageBreak/>
              <w:t>2.0</w:t>
            </w:r>
          </w:p>
        </w:tc>
        <w:tc>
          <w:tcPr>
            <w:tcW w:w="8227" w:type="dxa"/>
            <w:shd w:val="clear" w:color="auto" w:fill="009DDC"/>
          </w:tcPr>
          <w:p w14:paraId="5F963BEF" w14:textId="55791E72" w:rsidR="00AC296C" w:rsidRPr="00B32BC9" w:rsidRDefault="00002362" w:rsidP="0069044A">
            <w:pPr>
              <w:pStyle w:val="Domain"/>
            </w:pPr>
            <w:r>
              <w:t>Explore and Analyze</w:t>
            </w:r>
            <w:r w:rsidR="00087227" w:rsidRPr="00087227">
              <w:t xml:space="preserve"> Data</w:t>
            </w:r>
            <w:r>
              <w:t xml:space="preserve"> (41%)</w:t>
            </w:r>
          </w:p>
        </w:tc>
        <w:tc>
          <w:tcPr>
            <w:tcW w:w="1885" w:type="dxa"/>
            <w:shd w:val="clear" w:color="auto" w:fill="009DDC"/>
          </w:tcPr>
          <w:p w14:paraId="21862F8B" w14:textId="77777777" w:rsidR="00AC296C" w:rsidRPr="00B32BC9" w:rsidRDefault="00AC296C" w:rsidP="00EC6EA9">
            <w:pPr>
              <w:pStyle w:val="CoveredIn"/>
            </w:pPr>
            <w:r w:rsidRPr="00B32BC9">
              <w:t>Covered In</w:t>
            </w:r>
          </w:p>
        </w:tc>
      </w:tr>
      <w:tr w:rsidR="00AC296C" w14:paraId="118AE012" w14:textId="77777777" w:rsidTr="0018009E">
        <w:tc>
          <w:tcPr>
            <w:tcW w:w="678" w:type="dxa"/>
          </w:tcPr>
          <w:p w14:paraId="6937FD6C" w14:textId="77777777" w:rsidR="00AC296C" w:rsidRPr="00B32BC9" w:rsidRDefault="00C70D4C" w:rsidP="003A6279">
            <w:pPr>
              <w:pStyle w:val="Objective"/>
            </w:pPr>
            <w:r>
              <w:t>2</w:t>
            </w:r>
            <w:r w:rsidR="00AC296C">
              <w:t>.1</w:t>
            </w:r>
          </w:p>
        </w:tc>
        <w:tc>
          <w:tcPr>
            <w:tcW w:w="8227" w:type="dxa"/>
          </w:tcPr>
          <w:p w14:paraId="24020721" w14:textId="47D8B823" w:rsidR="00AC296C" w:rsidRPr="00B32BC9" w:rsidRDefault="00DE4A82" w:rsidP="00EC6EA9">
            <w:pPr>
              <w:pStyle w:val="Objective"/>
            </w:pPr>
            <w:r>
              <w:t>Create calculated fields</w:t>
            </w:r>
          </w:p>
        </w:tc>
        <w:tc>
          <w:tcPr>
            <w:tcW w:w="1885" w:type="dxa"/>
          </w:tcPr>
          <w:p w14:paraId="7CD8503B" w14:textId="77777777" w:rsidR="00AC296C" w:rsidRDefault="00AC296C" w:rsidP="00AE222F">
            <w:pPr>
              <w:pStyle w:val="Reference"/>
            </w:pPr>
          </w:p>
        </w:tc>
      </w:tr>
      <w:tr w:rsidR="00AC296C" w14:paraId="4CF1A7E9" w14:textId="77777777" w:rsidTr="0018009E">
        <w:tc>
          <w:tcPr>
            <w:tcW w:w="678" w:type="dxa"/>
          </w:tcPr>
          <w:p w14:paraId="17C2D71A" w14:textId="77777777" w:rsidR="00AC296C" w:rsidRDefault="00AC296C" w:rsidP="003A6279"/>
        </w:tc>
        <w:tc>
          <w:tcPr>
            <w:tcW w:w="8227" w:type="dxa"/>
          </w:tcPr>
          <w:p w14:paraId="28C2BBA4" w14:textId="79AC9CC3" w:rsidR="00AC296C" w:rsidRPr="00DE4A82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date calculations (DATEPARSE, DATENAME…)</w:t>
            </w:r>
          </w:p>
        </w:tc>
        <w:tc>
          <w:tcPr>
            <w:tcW w:w="1885" w:type="dxa"/>
          </w:tcPr>
          <w:p w14:paraId="51A54916" w14:textId="09C33DF1" w:rsidR="00AC296C" w:rsidRPr="008C1025" w:rsidRDefault="00735B84" w:rsidP="00AE222F">
            <w:pPr>
              <w:pStyle w:val="Reference"/>
            </w:pPr>
            <w:r w:rsidRPr="008C1025">
              <w:t>Part 2</w:t>
            </w:r>
            <w:r w:rsidR="008C1025" w:rsidRPr="008C1025">
              <w:t>, 3B</w:t>
            </w:r>
          </w:p>
        </w:tc>
      </w:tr>
      <w:tr w:rsidR="00AC296C" w14:paraId="68016A04" w14:textId="77777777" w:rsidTr="0018009E">
        <w:tc>
          <w:tcPr>
            <w:tcW w:w="678" w:type="dxa"/>
          </w:tcPr>
          <w:p w14:paraId="6DC36418" w14:textId="77777777" w:rsidR="00AC296C" w:rsidRDefault="00AC296C" w:rsidP="003A6279"/>
        </w:tc>
        <w:tc>
          <w:tcPr>
            <w:tcW w:w="8227" w:type="dxa"/>
          </w:tcPr>
          <w:p w14:paraId="7BE3CD5F" w14:textId="6E06CCC3" w:rsidR="00AC296C" w:rsidRPr="00DE4A82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string functions</w:t>
            </w:r>
          </w:p>
        </w:tc>
        <w:tc>
          <w:tcPr>
            <w:tcW w:w="1885" w:type="dxa"/>
          </w:tcPr>
          <w:p w14:paraId="6D4AC200" w14:textId="464C6DEF" w:rsidR="00AC296C" w:rsidRPr="008C1025" w:rsidRDefault="008C1025" w:rsidP="00AE222F">
            <w:pPr>
              <w:pStyle w:val="Reference"/>
            </w:pPr>
            <w:r w:rsidRPr="008C1025">
              <w:t>Part 2, 3B</w:t>
            </w:r>
          </w:p>
        </w:tc>
      </w:tr>
      <w:tr w:rsidR="00AC296C" w14:paraId="4DCA97A6" w14:textId="77777777" w:rsidTr="0018009E">
        <w:tc>
          <w:tcPr>
            <w:tcW w:w="678" w:type="dxa"/>
          </w:tcPr>
          <w:p w14:paraId="194D0A93" w14:textId="77777777" w:rsidR="00AC296C" w:rsidRDefault="00AC296C" w:rsidP="003A6279"/>
        </w:tc>
        <w:tc>
          <w:tcPr>
            <w:tcW w:w="8227" w:type="dxa"/>
          </w:tcPr>
          <w:p w14:paraId="3B9B6B31" w14:textId="15EA52A6" w:rsidR="00AC296C" w:rsidRPr="00DE4A82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logical and Boolean expressions (If, case, nested, etc.)</w:t>
            </w:r>
          </w:p>
        </w:tc>
        <w:tc>
          <w:tcPr>
            <w:tcW w:w="1885" w:type="dxa"/>
          </w:tcPr>
          <w:p w14:paraId="546BFCB5" w14:textId="0F5E927F" w:rsidR="00AC296C" w:rsidRPr="008C1025" w:rsidRDefault="00735B84" w:rsidP="00AE222F">
            <w:pPr>
              <w:pStyle w:val="Reference"/>
            </w:pPr>
            <w:r w:rsidRPr="008C1025">
              <w:t>Part 2</w:t>
            </w:r>
            <w:r w:rsidR="008C1025" w:rsidRPr="008C1025">
              <w:t>, 3A</w:t>
            </w:r>
          </w:p>
        </w:tc>
      </w:tr>
      <w:tr w:rsidR="00AC296C" w14:paraId="1ADC0777" w14:textId="77777777" w:rsidTr="0018009E">
        <w:tc>
          <w:tcPr>
            <w:tcW w:w="678" w:type="dxa"/>
          </w:tcPr>
          <w:p w14:paraId="7028AAB8" w14:textId="77777777" w:rsidR="00AC296C" w:rsidRDefault="00AC296C" w:rsidP="003A6279"/>
        </w:tc>
        <w:tc>
          <w:tcPr>
            <w:tcW w:w="8227" w:type="dxa"/>
          </w:tcPr>
          <w:p w14:paraId="632A58DE" w14:textId="59715CE1" w:rsidR="00AC296C" w:rsidRPr="00DE4A82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number functions</w:t>
            </w:r>
          </w:p>
        </w:tc>
        <w:tc>
          <w:tcPr>
            <w:tcW w:w="1885" w:type="dxa"/>
          </w:tcPr>
          <w:p w14:paraId="6AA01895" w14:textId="24403CD0" w:rsidR="00AC296C" w:rsidRPr="008C1025" w:rsidRDefault="008C1025" w:rsidP="00D526CA">
            <w:pPr>
              <w:pStyle w:val="Reference"/>
            </w:pPr>
            <w:r w:rsidRPr="008C1025">
              <w:t>Part 2, 3B</w:t>
            </w:r>
          </w:p>
        </w:tc>
      </w:tr>
      <w:tr w:rsidR="00AC296C" w14:paraId="1539E41C" w14:textId="77777777" w:rsidTr="0018009E">
        <w:tc>
          <w:tcPr>
            <w:tcW w:w="678" w:type="dxa"/>
          </w:tcPr>
          <w:p w14:paraId="061712F6" w14:textId="77777777" w:rsidR="00AC296C" w:rsidRDefault="00AC296C" w:rsidP="003A6279"/>
        </w:tc>
        <w:tc>
          <w:tcPr>
            <w:tcW w:w="8227" w:type="dxa"/>
          </w:tcPr>
          <w:p w14:paraId="3E3F19B8" w14:textId="6D0514E1" w:rsidR="00AC296C" w:rsidRPr="00DE4A82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type conversion functions</w:t>
            </w:r>
          </w:p>
        </w:tc>
        <w:tc>
          <w:tcPr>
            <w:tcW w:w="1885" w:type="dxa"/>
          </w:tcPr>
          <w:p w14:paraId="15CA8415" w14:textId="2909344D" w:rsidR="00AC296C" w:rsidRPr="008C1025" w:rsidRDefault="008C1025" w:rsidP="00D526CA">
            <w:pPr>
              <w:pStyle w:val="Reference"/>
            </w:pPr>
            <w:r w:rsidRPr="008C1025">
              <w:t>Part 2, 3B</w:t>
            </w:r>
          </w:p>
        </w:tc>
      </w:tr>
      <w:tr w:rsidR="00DE4A82" w14:paraId="6D00ABD9" w14:textId="77777777" w:rsidTr="0018009E">
        <w:tc>
          <w:tcPr>
            <w:tcW w:w="678" w:type="dxa"/>
          </w:tcPr>
          <w:p w14:paraId="1E12C410" w14:textId="77777777" w:rsidR="00DE4A82" w:rsidRDefault="00DE4A82" w:rsidP="003A6279"/>
        </w:tc>
        <w:tc>
          <w:tcPr>
            <w:tcW w:w="8227" w:type="dxa"/>
          </w:tcPr>
          <w:p w14:paraId="50F868C9" w14:textId="769C47CF" w:rsidR="00DE4A82" w:rsidRPr="00087227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aggregate functions</w:t>
            </w:r>
          </w:p>
        </w:tc>
        <w:tc>
          <w:tcPr>
            <w:tcW w:w="1885" w:type="dxa"/>
          </w:tcPr>
          <w:p w14:paraId="64D8D217" w14:textId="5C6CC0E1" w:rsidR="00DE4A82" w:rsidRPr="008C1025" w:rsidRDefault="008C1025" w:rsidP="00D526CA">
            <w:pPr>
              <w:pStyle w:val="Reference"/>
            </w:pPr>
            <w:r w:rsidRPr="008C1025">
              <w:t>Part 2, 3B</w:t>
            </w:r>
          </w:p>
        </w:tc>
      </w:tr>
      <w:tr w:rsidR="00DE4A82" w14:paraId="78D8237C" w14:textId="77777777" w:rsidTr="0018009E">
        <w:tc>
          <w:tcPr>
            <w:tcW w:w="678" w:type="dxa"/>
          </w:tcPr>
          <w:p w14:paraId="2AA0AC9B" w14:textId="77777777" w:rsidR="00DE4A82" w:rsidRDefault="00DE4A82" w:rsidP="003A6279"/>
        </w:tc>
        <w:tc>
          <w:tcPr>
            <w:tcW w:w="8227" w:type="dxa"/>
          </w:tcPr>
          <w:p w14:paraId="710A8B80" w14:textId="2AC2275A" w:rsidR="00DE4A82" w:rsidRPr="00087227" w:rsidRDefault="00DE4A82" w:rsidP="00EC209C">
            <w:pPr>
              <w:pStyle w:val="Bullet1"/>
              <w:numPr>
                <w:ilvl w:val="0"/>
                <w:numId w:val="11"/>
              </w:numPr>
            </w:pPr>
            <w:r w:rsidRPr="00DE4A82">
              <w:t>Write FIXED LOD calculations</w:t>
            </w:r>
          </w:p>
        </w:tc>
        <w:tc>
          <w:tcPr>
            <w:tcW w:w="1885" w:type="dxa"/>
          </w:tcPr>
          <w:p w14:paraId="3C969B7F" w14:textId="24CCB79F" w:rsidR="00DE4A82" w:rsidRPr="008C1025" w:rsidRDefault="008C1025" w:rsidP="00D526CA">
            <w:pPr>
              <w:pStyle w:val="Reference"/>
            </w:pPr>
            <w:r w:rsidRPr="008C1025">
              <w:t>Part 2, 3</w:t>
            </w:r>
            <w:r w:rsidRPr="008C1025">
              <w:t>F</w:t>
            </w:r>
          </w:p>
        </w:tc>
      </w:tr>
      <w:tr w:rsidR="00DE4A82" w14:paraId="478DEA90" w14:textId="77777777" w:rsidTr="0018009E">
        <w:tc>
          <w:tcPr>
            <w:tcW w:w="678" w:type="dxa"/>
          </w:tcPr>
          <w:p w14:paraId="4C2A0230" w14:textId="20DB861F" w:rsidR="00DE4A82" w:rsidRDefault="00DE4A82" w:rsidP="00EC209C">
            <w:pPr>
              <w:pStyle w:val="Objective"/>
            </w:pPr>
            <w:r>
              <w:t>2.2</w:t>
            </w:r>
          </w:p>
        </w:tc>
        <w:tc>
          <w:tcPr>
            <w:tcW w:w="8227" w:type="dxa"/>
          </w:tcPr>
          <w:p w14:paraId="02A2CC2D" w14:textId="3D54242A" w:rsidR="00DE4A82" w:rsidRPr="00087227" w:rsidRDefault="00DE4A82" w:rsidP="00EC209C">
            <w:pPr>
              <w:pStyle w:val="Objective"/>
            </w:pPr>
            <w:r>
              <w:t>Create quick table calculations</w:t>
            </w:r>
          </w:p>
        </w:tc>
        <w:tc>
          <w:tcPr>
            <w:tcW w:w="1885" w:type="dxa"/>
          </w:tcPr>
          <w:p w14:paraId="3A7F7A91" w14:textId="77777777" w:rsidR="00DE4A82" w:rsidRPr="008C1025" w:rsidRDefault="00DE4A82" w:rsidP="00D526CA">
            <w:pPr>
              <w:pStyle w:val="Reference"/>
            </w:pPr>
          </w:p>
        </w:tc>
      </w:tr>
      <w:tr w:rsidR="00DE4A82" w14:paraId="17525B15" w14:textId="77777777" w:rsidTr="0018009E">
        <w:tc>
          <w:tcPr>
            <w:tcW w:w="678" w:type="dxa"/>
          </w:tcPr>
          <w:p w14:paraId="7AC182EC" w14:textId="77777777" w:rsidR="00DE4A82" w:rsidRDefault="00DE4A82" w:rsidP="00EC209C"/>
        </w:tc>
        <w:tc>
          <w:tcPr>
            <w:tcW w:w="8227" w:type="dxa"/>
          </w:tcPr>
          <w:p w14:paraId="6CC88188" w14:textId="0E1A61DF" w:rsidR="00DE4A82" w:rsidRPr="00087227" w:rsidRDefault="00DE4A82" w:rsidP="00EC209C">
            <w:pPr>
              <w:pStyle w:val="ListParagraph"/>
              <w:numPr>
                <w:ilvl w:val="0"/>
                <w:numId w:val="12"/>
              </w:numPr>
            </w:pPr>
            <w:r>
              <w:t>Moving average</w:t>
            </w:r>
          </w:p>
        </w:tc>
        <w:tc>
          <w:tcPr>
            <w:tcW w:w="1885" w:type="dxa"/>
          </w:tcPr>
          <w:p w14:paraId="3016D787" w14:textId="77777777" w:rsidR="00DE4A82" w:rsidRPr="008C1025" w:rsidRDefault="00735B84" w:rsidP="00DE4A82">
            <w:pPr>
              <w:pStyle w:val="Reference"/>
            </w:pPr>
            <w:r w:rsidRPr="008C1025">
              <w:t>Part 1, 3D</w:t>
            </w:r>
          </w:p>
          <w:p w14:paraId="631E2A87" w14:textId="197BCD8D" w:rsidR="00735B84" w:rsidRPr="008C1025" w:rsidRDefault="00074182" w:rsidP="00DE4A82">
            <w:pPr>
              <w:pStyle w:val="Reference"/>
            </w:pPr>
            <w:r w:rsidRPr="008C1025">
              <w:t>Part 2</w:t>
            </w:r>
            <w:r w:rsidR="008C1025" w:rsidRPr="008C1025">
              <w:t>, 3C</w:t>
            </w:r>
          </w:p>
        </w:tc>
      </w:tr>
      <w:tr w:rsidR="00DE4A82" w14:paraId="619FF73D" w14:textId="77777777" w:rsidTr="0018009E">
        <w:tc>
          <w:tcPr>
            <w:tcW w:w="678" w:type="dxa"/>
          </w:tcPr>
          <w:p w14:paraId="59BDBF32" w14:textId="77777777" w:rsidR="00DE4A82" w:rsidRDefault="00DE4A82" w:rsidP="00EC209C"/>
        </w:tc>
        <w:tc>
          <w:tcPr>
            <w:tcW w:w="8227" w:type="dxa"/>
          </w:tcPr>
          <w:p w14:paraId="5F5CC0C5" w14:textId="1C13D66E" w:rsidR="00DE4A82" w:rsidRDefault="00DE4A82" w:rsidP="00EC209C">
            <w:pPr>
              <w:pStyle w:val="ListParagraph"/>
              <w:numPr>
                <w:ilvl w:val="0"/>
                <w:numId w:val="12"/>
              </w:numPr>
            </w:pPr>
            <w:r>
              <w:t>Percent of total</w:t>
            </w:r>
          </w:p>
        </w:tc>
        <w:tc>
          <w:tcPr>
            <w:tcW w:w="1885" w:type="dxa"/>
          </w:tcPr>
          <w:p w14:paraId="5E766809" w14:textId="77777777" w:rsidR="00735B84" w:rsidRPr="008C1025" w:rsidRDefault="00735B84" w:rsidP="00735B84">
            <w:pPr>
              <w:pStyle w:val="Reference"/>
            </w:pPr>
            <w:r w:rsidRPr="008C1025">
              <w:t>Part 1, 3D</w:t>
            </w:r>
          </w:p>
          <w:p w14:paraId="045C3D15" w14:textId="5CD34A4F" w:rsidR="00DE4A82" w:rsidRPr="008C1025" w:rsidRDefault="008C1025" w:rsidP="00735B84">
            <w:pPr>
              <w:pStyle w:val="Reference"/>
            </w:pPr>
            <w:r w:rsidRPr="008C1025">
              <w:t>Part 2, 3C</w:t>
            </w:r>
          </w:p>
        </w:tc>
      </w:tr>
      <w:tr w:rsidR="00DE4A82" w14:paraId="7775E3F4" w14:textId="77777777" w:rsidTr="0018009E">
        <w:tc>
          <w:tcPr>
            <w:tcW w:w="678" w:type="dxa"/>
          </w:tcPr>
          <w:p w14:paraId="24BEEFC5" w14:textId="77777777" w:rsidR="00DE4A82" w:rsidRDefault="00DE4A82" w:rsidP="00DE4A82"/>
        </w:tc>
        <w:tc>
          <w:tcPr>
            <w:tcW w:w="8227" w:type="dxa"/>
          </w:tcPr>
          <w:p w14:paraId="4C011A21" w14:textId="0E998F6F" w:rsidR="00DE4A82" w:rsidRDefault="00DE4A82" w:rsidP="00EC209C">
            <w:pPr>
              <w:pStyle w:val="ListParagraph"/>
              <w:numPr>
                <w:ilvl w:val="0"/>
                <w:numId w:val="12"/>
              </w:numPr>
            </w:pPr>
            <w:r>
              <w:t>Running total</w:t>
            </w:r>
          </w:p>
        </w:tc>
        <w:tc>
          <w:tcPr>
            <w:tcW w:w="1885" w:type="dxa"/>
          </w:tcPr>
          <w:p w14:paraId="60546F89" w14:textId="77777777" w:rsidR="00735B84" w:rsidRPr="008C1025" w:rsidRDefault="00735B84" w:rsidP="00735B84">
            <w:pPr>
              <w:pStyle w:val="Reference"/>
            </w:pPr>
            <w:r w:rsidRPr="008C1025">
              <w:t>Part 1, 3D</w:t>
            </w:r>
          </w:p>
          <w:p w14:paraId="61543B5A" w14:textId="32089215" w:rsidR="00DE4A82" w:rsidRPr="008C1025" w:rsidRDefault="008C1025" w:rsidP="00735B84">
            <w:pPr>
              <w:pStyle w:val="Reference"/>
            </w:pPr>
            <w:r w:rsidRPr="008C1025">
              <w:t>Part 2, 3C</w:t>
            </w:r>
          </w:p>
        </w:tc>
      </w:tr>
      <w:tr w:rsidR="00DE4A82" w14:paraId="46E82616" w14:textId="77777777" w:rsidTr="0018009E">
        <w:tc>
          <w:tcPr>
            <w:tcW w:w="678" w:type="dxa"/>
          </w:tcPr>
          <w:p w14:paraId="0B054D29" w14:textId="77777777" w:rsidR="00DE4A82" w:rsidRDefault="00DE4A82" w:rsidP="00DE4A82"/>
        </w:tc>
        <w:tc>
          <w:tcPr>
            <w:tcW w:w="8227" w:type="dxa"/>
          </w:tcPr>
          <w:p w14:paraId="656DCF92" w14:textId="051C8C17" w:rsidR="00DE4A82" w:rsidRDefault="00DE4A82" w:rsidP="00EC209C">
            <w:pPr>
              <w:pStyle w:val="ListParagraph"/>
              <w:numPr>
                <w:ilvl w:val="0"/>
                <w:numId w:val="12"/>
              </w:numPr>
            </w:pPr>
            <w:r>
              <w:t>Difference and percent of difference</w:t>
            </w:r>
          </w:p>
        </w:tc>
        <w:tc>
          <w:tcPr>
            <w:tcW w:w="1885" w:type="dxa"/>
          </w:tcPr>
          <w:p w14:paraId="6F482D66" w14:textId="77777777" w:rsidR="00735B84" w:rsidRPr="008C1025" w:rsidRDefault="00735B84" w:rsidP="00735B84">
            <w:pPr>
              <w:pStyle w:val="Reference"/>
            </w:pPr>
            <w:r w:rsidRPr="008C1025">
              <w:t>Part 1, 3D</w:t>
            </w:r>
          </w:p>
          <w:p w14:paraId="40C0FE4A" w14:textId="5983DB51" w:rsidR="00DE4A82" w:rsidRPr="008C1025" w:rsidRDefault="008C1025" w:rsidP="00735B84">
            <w:pPr>
              <w:pStyle w:val="Reference"/>
            </w:pPr>
            <w:r w:rsidRPr="008C1025">
              <w:t>Part 2, 3C</w:t>
            </w:r>
          </w:p>
        </w:tc>
      </w:tr>
      <w:tr w:rsidR="00DE4A82" w14:paraId="4B6D5110" w14:textId="77777777" w:rsidTr="0018009E">
        <w:tc>
          <w:tcPr>
            <w:tcW w:w="678" w:type="dxa"/>
          </w:tcPr>
          <w:p w14:paraId="17989E4F" w14:textId="77777777" w:rsidR="00DE4A82" w:rsidRDefault="00DE4A82" w:rsidP="00DE4A82"/>
        </w:tc>
        <w:tc>
          <w:tcPr>
            <w:tcW w:w="8227" w:type="dxa"/>
          </w:tcPr>
          <w:p w14:paraId="54FDEEE6" w14:textId="6C3C08EC" w:rsidR="00DE4A82" w:rsidRDefault="00DE4A82" w:rsidP="00EC209C">
            <w:pPr>
              <w:pStyle w:val="ListParagraph"/>
              <w:numPr>
                <w:ilvl w:val="0"/>
                <w:numId w:val="12"/>
              </w:numPr>
            </w:pPr>
            <w:r>
              <w:t>Percentile</w:t>
            </w:r>
          </w:p>
        </w:tc>
        <w:tc>
          <w:tcPr>
            <w:tcW w:w="1885" w:type="dxa"/>
          </w:tcPr>
          <w:p w14:paraId="32F60AC8" w14:textId="77777777" w:rsidR="00735B84" w:rsidRPr="008C1025" w:rsidRDefault="00735B84" w:rsidP="00735B84">
            <w:pPr>
              <w:pStyle w:val="Reference"/>
            </w:pPr>
            <w:r w:rsidRPr="008C1025">
              <w:t>Part 1, 3D</w:t>
            </w:r>
          </w:p>
          <w:p w14:paraId="2CC2E238" w14:textId="31DA3CC0" w:rsidR="00DE4A82" w:rsidRPr="008C1025" w:rsidRDefault="008C1025" w:rsidP="00735B84">
            <w:pPr>
              <w:pStyle w:val="Reference"/>
            </w:pPr>
            <w:r w:rsidRPr="008C1025">
              <w:t>Part 2, 3C</w:t>
            </w:r>
          </w:p>
        </w:tc>
      </w:tr>
      <w:tr w:rsidR="00DE4A82" w14:paraId="2DC0700D" w14:textId="77777777" w:rsidTr="0018009E">
        <w:tc>
          <w:tcPr>
            <w:tcW w:w="678" w:type="dxa"/>
          </w:tcPr>
          <w:p w14:paraId="0F42CC6B" w14:textId="77777777" w:rsidR="00DE4A82" w:rsidRDefault="00DE4A82" w:rsidP="00EC209C"/>
        </w:tc>
        <w:tc>
          <w:tcPr>
            <w:tcW w:w="8227" w:type="dxa"/>
          </w:tcPr>
          <w:p w14:paraId="10A8D6C7" w14:textId="0CD9E9E8" w:rsidR="00DE4A82" w:rsidRDefault="00DE4A82" w:rsidP="00EC209C">
            <w:pPr>
              <w:pStyle w:val="ListParagraph"/>
              <w:numPr>
                <w:ilvl w:val="0"/>
                <w:numId w:val="12"/>
              </w:numPr>
            </w:pPr>
            <w:r>
              <w:t>Compound growth rate</w:t>
            </w:r>
          </w:p>
        </w:tc>
        <w:tc>
          <w:tcPr>
            <w:tcW w:w="1885" w:type="dxa"/>
          </w:tcPr>
          <w:p w14:paraId="3BA1AF48" w14:textId="77777777" w:rsidR="00735B84" w:rsidRPr="008C1025" w:rsidRDefault="00735B84" w:rsidP="00735B84">
            <w:pPr>
              <w:pStyle w:val="Reference"/>
            </w:pPr>
            <w:r w:rsidRPr="008C1025">
              <w:t>Part 1, 3D</w:t>
            </w:r>
          </w:p>
          <w:p w14:paraId="384442B8" w14:textId="2DD78DA6" w:rsidR="00DE4A82" w:rsidRPr="008C1025" w:rsidRDefault="008C1025" w:rsidP="00735B84">
            <w:pPr>
              <w:pStyle w:val="Reference"/>
            </w:pPr>
            <w:r w:rsidRPr="008C1025">
              <w:t>Part 2, 3C</w:t>
            </w:r>
          </w:p>
        </w:tc>
      </w:tr>
      <w:tr w:rsidR="00DE4A82" w14:paraId="7958CA31" w14:textId="77777777" w:rsidTr="0018009E">
        <w:tc>
          <w:tcPr>
            <w:tcW w:w="678" w:type="dxa"/>
          </w:tcPr>
          <w:p w14:paraId="201710C4" w14:textId="1B2DF20E" w:rsidR="00DE4A82" w:rsidRDefault="00DE4A82" w:rsidP="00DE4A82">
            <w:pPr>
              <w:pStyle w:val="Objective"/>
            </w:pPr>
            <w:r>
              <w:t>2.3</w:t>
            </w:r>
          </w:p>
        </w:tc>
        <w:tc>
          <w:tcPr>
            <w:tcW w:w="8227" w:type="dxa"/>
          </w:tcPr>
          <w:p w14:paraId="2FEB005A" w14:textId="17E0C470" w:rsidR="00DE4A82" w:rsidRPr="00087227" w:rsidRDefault="00DE4A82" w:rsidP="00DE4A82">
            <w:pPr>
              <w:pStyle w:val="Objective"/>
            </w:pPr>
            <w:r>
              <w:t>Create custom table calculations</w:t>
            </w:r>
          </w:p>
        </w:tc>
        <w:tc>
          <w:tcPr>
            <w:tcW w:w="1885" w:type="dxa"/>
          </w:tcPr>
          <w:p w14:paraId="65794BAB" w14:textId="77777777" w:rsidR="00DE4A82" w:rsidRDefault="00DE4A82" w:rsidP="00D526CA">
            <w:pPr>
              <w:pStyle w:val="Reference"/>
            </w:pPr>
          </w:p>
        </w:tc>
      </w:tr>
      <w:tr w:rsidR="00DE4A82" w14:paraId="7182FE0E" w14:textId="77777777" w:rsidTr="0018009E">
        <w:tc>
          <w:tcPr>
            <w:tcW w:w="678" w:type="dxa"/>
          </w:tcPr>
          <w:p w14:paraId="5974F678" w14:textId="77777777" w:rsidR="00DE4A82" w:rsidRDefault="00DE4A82" w:rsidP="00EC209C"/>
        </w:tc>
        <w:tc>
          <w:tcPr>
            <w:tcW w:w="8227" w:type="dxa"/>
          </w:tcPr>
          <w:p w14:paraId="77204137" w14:textId="430197EB" w:rsidR="00DE4A82" w:rsidRPr="00087227" w:rsidRDefault="002667A4" w:rsidP="00EC209C">
            <w:pPr>
              <w:pStyle w:val="ListParagraph"/>
              <w:numPr>
                <w:ilvl w:val="0"/>
                <w:numId w:val="13"/>
              </w:numPr>
            </w:pPr>
            <w:r>
              <w:t>Year to date</w:t>
            </w:r>
          </w:p>
        </w:tc>
        <w:tc>
          <w:tcPr>
            <w:tcW w:w="1885" w:type="dxa"/>
          </w:tcPr>
          <w:p w14:paraId="2B72E334" w14:textId="5E5A48B3" w:rsidR="00DE4A82" w:rsidRPr="00E806C2" w:rsidRDefault="008C1025" w:rsidP="00735B84">
            <w:pPr>
              <w:pStyle w:val="Reference"/>
              <w:rPr>
                <w:highlight w:val="yellow"/>
              </w:rPr>
            </w:pPr>
            <w:r w:rsidRPr="008C1025">
              <w:t>Part 2, 3C</w:t>
            </w:r>
          </w:p>
        </w:tc>
      </w:tr>
      <w:tr w:rsidR="00DE4A82" w14:paraId="0496F876" w14:textId="77777777" w:rsidTr="0018009E">
        <w:tc>
          <w:tcPr>
            <w:tcW w:w="678" w:type="dxa"/>
          </w:tcPr>
          <w:p w14:paraId="374F6667" w14:textId="77777777" w:rsidR="00DE4A82" w:rsidRDefault="00DE4A82" w:rsidP="00DE4A82"/>
        </w:tc>
        <w:tc>
          <w:tcPr>
            <w:tcW w:w="8227" w:type="dxa"/>
          </w:tcPr>
          <w:p w14:paraId="7C184246" w14:textId="7BE9152B" w:rsidR="00DE4A82" w:rsidRPr="00087227" w:rsidRDefault="002667A4" w:rsidP="00EC209C">
            <w:pPr>
              <w:pStyle w:val="ListParagraph"/>
              <w:numPr>
                <w:ilvl w:val="0"/>
                <w:numId w:val="13"/>
              </w:numPr>
            </w:pPr>
            <w:r>
              <w:t>Month to date</w:t>
            </w:r>
          </w:p>
        </w:tc>
        <w:tc>
          <w:tcPr>
            <w:tcW w:w="1885" w:type="dxa"/>
          </w:tcPr>
          <w:p w14:paraId="49B374DC" w14:textId="52DEDB27" w:rsidR="00DE4A82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3C</w:t>
            </w:r>
          </w:p>
        </w:tc>
      </w:tr>
      <w:tr w:rsidR="00DE4A82" w14:paraId="6DA9B6CF" w14:textId="77777777" w:rsidTr="0018009E">
        <w:tc>
          <w:tcPr>
            <w:tcW w:w="678" w:type="dxa"/>
          </w:tcPr>
          <w:p w14:paraId="364D59A2" w14:textId="77777777" w:rsidR="00DE4A82" w:rsidRDefault="00DE4A82" w:rsidP="00DE4A82"/>
        </w:tc>
        <w:tc>
          <w:tcPr>
            <w:tcW w:w="8227" w:type="dxa"/>
          </w:tcPr>
          <w:p w14:paraId="50746F8C" w14:textId="26E407DD" w:rsidR="00DE4A82" w:rsidRPr="00087227" w:rsidRDefault="002667A4" w:rsidP="00EC209C">
            <w:pPr>
              <w:pStyle w:val="ListParagraph"/>
              <w:numPr>
                <w:ilvl w:val="0"/>
                <w:numId w:val="13"/>
              </w:numPr>
            </w:pPr>
            <w:r>
              <w:t>Year over year</w:t>
            </w:r>
          </w:p>
        </w:tc>
        <w:tc>
          <w:tcPr>
            <w:tcW w:w="1885" w:type="dxa"/>
          </w:tcPr>
          <w:p w14:paraId="1DE82394" w14:textId="357F54CE" w:rsidR="00DE4A82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3C</w:t>
            </w:r>
          </w:p>
        </w:tc>
      </w:tr>
      <w:tr w:rsidR="00DE4A82" w14:paraId="79E41FCC" w14:textId="77777777" w:rsidTr="0018009E">
        <w:tc>
          <w:tcPr>
            <w:tcW w:w="678" w:type="dxa"/>
          </w:tcPr>
          <w:p w14:paraId="11FFE30C" w14:textId="77777777" w:rsidR="00DE4A82" w:rsidRDefault="00DE4A82" w:rsidP="00DE4A82"/>
        </w:tc>
        <w:tc>
          <w:tcPr>
            <w:tcW w:w="8227" w:type="dxa"/>
          </w:tcPr>
          <w:p w14:paraId="20B60EE4" w14:textId="60DB7543" w:rsidR="00DE4A82" w:rsidRPr="00087227" w:rsidRDefault="002667A4" w:rsidP="00EC209C">
            <w:pPr>
              <w:pStyle w:val="ListParagraph"/>
              <w:numPr>
                <w:ilvl w:val="0"/>
                <w:numId w:val="13"/>
              </w:numPr>
            </w:pPr>
            <w:r>
              <w:t>Index</w:t>
            </w:r>
          </w:p>
        </w:tc>
        <w:tc>
          <w:tcPr>
            <w:tcW w:w="1885" w:type="dxa"/>
          </w:tcPr>
          <w:p w14:paraId="0365F7E8" w14:textId="22840AFB" w:rsidR="00DE4A82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3C</w:t>
            </w:r>
          </w:p>
        </w:tc>
      </w:tr>
      <w:tr w:rsidR="00DE4A82" w14:paraId="569F9DAF" w14:textId="77777777" w:rsidTr="0018009E">
        <w:tc>
          <w:tcPr>
            <w:tcW w:w="678" w:type="dxa"/>
          </w:tcPr>
          <w:p w14:paraId="21F54256" w14:textId="77777777" w:rsidR="00DE4A82" w:rsidRDefault="00DE4A82" w:rsidP="00DE4A82"/>
        </w:tc>
        <w:tc>
          <w:tcPr>
            <w:tcW w:w="8227" w:type="dxa"/>
          </w:tcPr>
          <w:p w14:paraId="58FEAD44" w14:textId="5627781B" w:rsidR="00DE4A82" w:rsidRPr="00087227" w:rsidRDefault="002667A4" w:rsidP="00EC209C">
            <w:pPr>
              <w:pStyle w:val="ListParagraph"/>
              <w:numPr>
                <w:ilvl w:val="0"/>
                <w:numId w:val="13"/>
              </w:numPr>
            </w:pPr>
            <w:r>
              <w:t>Ranking</w:t>
            </w:r>
          </w:p>
        </w:tc>
        <w:tc>
          <w:tcPr>
            <w:tcW w:w="1885" w:type="dxa"/>
          </w:tcPr>
          <w:p w14:paraId="3D49E33E" w14:textId="04D5CFF6" w:rsidR="00DE4A82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3C</w:t>
            </w:r>
          </w:p>
        </w:tc>
      </w:tr>
      <w:tr w:rsidR="00DE4A82" w14:paraId="62A47AAA" w14:textId="77777777" w:rsidTr="0018009E">
        <w:tc>
          <w:tcPr>
            <w:tcW w:w="678" w:type="dxa"/>
          </w:tcPr>
          <w:p w14:paraId="6039D4ED" w14:textId="77777777" w:rsidR="00DE4A82" w:rsidRDefault="00DE4A82" w:rsidP="00DE4A82"/>
        </w:tc>
        <w:tc>
          <w:tcPr>
            <w:tcW w:w="8227" w:type="dxa"/>
          </w:tcPr>
          <w:p w14:paraId="25AA7A5D" w14:textId="3CC554DB" w:rsidR="00DE4A82" w:rsidRPr="00087227" w:rsidRDefault="002667A4" w:rsidP="00EC209C">
            <w:pPr>
              <w:pStyle w:val="ListParagraph"/>
              <w:numPr>
                <w:ilvl w:val="0"/>
                <w:numId w:val="13"/>
              </w:numPr>
            </w:pPr>
            <w:r>
              <w:t>First-last</w:t>
            </w:r>
          </w:p>
        </w:tc>
        <w:tc>
          <w:tcPr>
            <w:tcW w:w="1885" w:type="dxa"/>
          </w:tcPr>
          <w:p w14:paraId="18251BB4" w14:textId="6BC2E3D9" w:rsidR="00DE4A82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3C</w:t>
            </w:r>
          </w:p>
        </w:tc>
      </w:tr>
      <w:tr w:rsidR="00DE4A82" w14:paraId="76900FAC" w14:textId="77777777" w:rsidTr="0018009E">
        <w:tc>
          <w:tcPr>
            <w:tcW w:w="678" w:type="dxa"/>
          </w:tcPr>
          <w:p w14:paraId="7E3DC75D" w14:textId="7DE652B0" w:rsidR="00DE4A82" w:rsidRDefault="00DE4A82" w:rsidP="00DE4A82">
            <w:pPr>
              <w:pStyle w:val="Objective"/>
            </w:pPr>
            <w:r>
              <w:t>2.4</w:t>
            </w:r>
          </w:p>
        </w:tc>
        <w:tc>
          <w:tcPr>
            <w:tcW w:w="8227" w:type="dxa"/>
          </w:tcPr>
          <w:p w14:paraId="23164255" w14:textId="4270B7EE" w:rsidR="00DE4A82" w:rsidRPr="00087227" w:rsidRDefault="00DE4A82" w:rsidP="00DE4A82">
            <w:pPr>
              <w:pStyle w:val="Objective"/>
            </w:pPr>
            <w:r>
              <w:t>Create and use filters</w:t>
            </w:r>
          </w:p>
        </w:tc>
        <w:tc>
          <w:tcPr>
            <w:tcW w:w="1885" w:type="dxa"/>
          </w:tcPr>
          <w:p w14:paraId="27FB80FC" w14:textId="77777777" w:rsidR="00DE4A82" w:rsidRDefault="00DE4A82" w:rsidP="00D526CA">
            <w:pPr>
              <w:pStyle w:val="Reference"/>
            </w:pPr>
          </w:p>
        </w:tc>
      </w:tr>
      <w:tr w:rsidR="00DE4A82" w14:paraId="09CEC296" w14:textId="77777777" w:rsidTr="0018009E">
        <w:tc>
          <w:tcPr>
            <w:tcW w:w="678" w:type="dxa"/>
          </w:tcPr>
          <w:p w14:paraId="24857121" w14:textId="77777777" w:rsidR="00DE4A82" w:rsidRDefault="00DE4A82" w:rsidP="00EC209C"/>
        </w:tc>
        <w:tc>
          <w:tcPr>
            <w:tcW w:w="8227" w:type="dxa"/>
          </w:tcPr>
          <w:p w14:paraId="2E51C785" w14:textId="5B65B74B" w:rsidR="00DE4A82" w:rsidRPr="00087227" w:rsidRDefault="002667A4" w:rsidP="00EC209C">
            <w:pPr>
              <w:pStyle w:val="ListParagraph"/>
              <w:numPr>
                <w:ilvl w:val="0"/>
                <w:numId w:val="14"/>
              </w:numPr>
            </w:pPr>
            <w:r>
              <w:t>Apply filters to dimensions and measures</w:t>
            </w:r>
          </w:p>
        </w:tc>
        <w:tc>
          <w:tcPr>
            <w:tcW w:w="1885" w:type="dxa"/>
          </w:tcPr>
          <w:p w14:paraId="4C38A58B" w14:textId="77777777" w:rsidR="00DE4A82" w:rsidRDefault="00F4245C" w:rsidP="00D526CA">
            <w:pPr>
              <w:pStyle w:val="Reference"/>
            </w:pPr>
            <w:r>
              <w:t>Part 1, 6A</w:t>
            </w:r>
          </w:p>
          <w:p w14:paraId="12600C91" w14:textId="1D1748A3" w:rsidR="00F4245C" w:rsidRDefault="00F4245C" w:rsidP="00D526CA">
            <w:pPr>
              <w:pStyle w:val="Reference"/>
            </w:pPr>
            <w:r w:rsidRPr="008C1025">
              <w:t>Part 2</w:t>
            </w:r>
            <w:r w:rsidR="008C1025" w:rsidRPr="008C1025">
              <w:t>, 2B</w:t>
            </w:r>
          </w:p>
        </w:tc>
      </w:tr>
      <w:tr w:rsidR="002667A4" w14:paraId="20D2B2D6" w14:textId="77777777" w:rsidTr="0018009E">
        <w:tc>
          <w:tcPr>
            <w:tcW w:w="678" w:type="dxa"/>
          </w:tcPr>
          <w:p w14:paraId="5BED51A2" w14:textId="77777777" w:rsidR="002667A4" w:rsidRDefault="002667A4" w:rsidP="00DE4A82"/>
        </w:tc>
        <w:tc>
          <w:tcPr>
            <w:tcW w:w="8227" w:type="dxa"/>
          </w:tcPr>
          <w:p w14:paraId="3A61969C" w14:textId="4F8FB96B" w:rsidR="002667A4" w:rsidRPr="00087227" w:rsidRDefault="002667A4" w:rsidP="00EC209C">
            <w:pPr>
              <w:pStyle w:val="ListParagraph"/>
              <w:numPr>
                <w:ilvl w:val="0"/>
                <w:numId w:val="14"/>
              </w:numPr>
            </w:pPr>
            <w:r>
              <w:t>Configure filter settings including Top N, Bottom N, include, exclude,</w:t>
            </w:r>
            <w:r w:rsidR="009A0CCB">
              <w:br/>
              <w:t xml:space="preserve">              </w:t>
            </w:r>
            <w:r>
              <w:t xml:space="preserve"> wildcard, and conditional</w:t>
            </w:r>
          </w:p>
        </w:tc>
        <w:tc>
          <w:tcPr>
            <w:tcW w:w="1885" w:type="dxa"/>
          </w:tcPr>
          <w:p w14:paraId="4CDBA195" w14:textId="138EF3F7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2B</w:t>
            </w:r>
          </w:p>
        </w:tc>
      </w:tr>
      <w:tr w:rsidR="002667A4" w14:paraId="205570FC" w14:textId="77777777" w:rsidTr="0018009E">
        <w:tc>
          <w:tcPr>
            <w:tcW w:w="678" w:type="dxa"/>
          </w:tcPr>
          <w:p w14:paraId="787F6987" w14:textId="77777777" w:rsidR="002667A4" w:rsidRDefault="002667A4" w:rsidP="00DE4A82"/>
        </w:tc>
        <w:tc>
          <w:tcPr>
            <w:tcW w:w="8227" w:type="dxa"/>
          </w:tcPr>
          <w:p w14:paraId="4B004D37" w14:textId="7017A760" w:rsidR="002667A4" w:rsidRPr="00087227" w:rsidRDefault="002667A4" w:rsidP="00EC209C">
            <w:pPr>
              <w:pStyle w:val="ListParagraph"/>
              <w:numPr>
                <w:ilvl w:val="0"/>
                <w:numId w:val="14"/>
              </w:numPr>
            </w:pPr>
            <w:r>
              <w:t>Add filters to context</w:t>
            </w:r>
          </w:p>
        </w:tc>
        <w:tc>
          <w:tcPr>
            <w:tcW w:w="1885" w:type="dxa"/>
          </w:tcPr>
          <w:p w14:paraId="659F037B" w14:textId="32BBB863" w:rsidR="002667A4" w:rsidRDefault="00F4245C" w:rsidP="00D526CA">
            <w:pPr>
              <w:pStyle w:val="Reference"/>
            </w:pPr>
            <w:r>
              <w:t>Part 1, 6A</w:t>
            </w:r>
          </w:p>
        </w:tc>
      </w:tr>
      <w:tr w:rsidR="002667A4" w14:paraId="6F6801A2" w14:textId="77777777" w:rsidTr="0018009E">
        <w:tc>
          <w:tcPr>
            <w:tcW w:w="678" w:type="dxa"/>
          </w:tcPr>
          <w:p w14:paraId="2284079C" w14:textId="77777777" w:rsidR="002667A4" w:rsidRDefault="002667A4" w:rsidP="00DE4A82"/>
        </w:tc>
        <w:tc>
          <w:tcPr>
            <w:tcW w:w="8227" w:type="dxa"/>
          </w:tcPr>
          <w:p w14:paraId="3E24C177" w14:textId="75E811EF" w:rsidR="002667A4" w:rsidRPr="00087227" w:rsidRDefault="002667A4" w:rsidP="00EC209C">
            <w:pPr>
              <w:pStyle w:val="ListParagraph"/>
              <w:numPr>
                <w:ilvl w:val="0"/>
                <w:numId w:val="14"/>
              </w:numPr>
            </w:pPr>
            <w:r>
              <w:t>Apply filters to multiple sheets and data sources</w:t>
            </w:r>
          </w:p>
        </w:tc>
        <w:tc>
          <w:tcPr>
            <w:tcW w:w="1885" w:type="dxa"/>
          </w:tcPr>
          <w:p w14:paraId="231ECB3F" w14:textId="669D7C6A" w:rsidR="002667A4" w:rsidRDefault="00F4245C" w:rsidP="00D526CA">
            <w:pPr>
              <w:pStyle w:val="Reference"/>
            </w:pPr>
            <w:r>
              <w:t>Part 1, 6A</w:t>
            </w:r>
          </w:p>
        </w:tc>
      </w:tr>
      <w:tr w:rsidR="00DE4A82" w14:paraId="3B79159B" w14:textId="77777777" w:rsidTr="0018009E">
        <w:tc>
          <w:tcPr>
            <w:tcW w:w="678" w:type="dxa"/>
          </w:tcPr>
          <w:p w14:paraId="633149D7" w14:textId="07F4C49D" w:rsidR="00DE4A82" w:rsidRDefault="00DE4A82" w:rsidP="00DE4A82">
            <w:pPr>
              <w:pStyle w:val="Objective"/>
            </w:pPr>
            <w:r>
              <w:t>2.5</w:t>
            </w:r>
          </w:p>
        </w:tc>
        <w:tc>
          <w:tcPr>
            <w:tcW w:w="8227" w:type="dxa"/>
          </w:tcPr>
          <w:p w14:paraId="74EAA2C8" w14:textId="07826C5F" w:rsidR="00DE4A82" w:rsidRPr="00087227" w:rsidRDefault="00DE4A82" w:rsidP="00DE4A82">
            <w:pPr>
              <w:pStyle w:val="Objective"/>
            </w:pPr>
            <w:r>
              <w:t>Create parameters to enable interactivity</w:t>
            </w:r>
          </w:p>
        </w:tc>
        <w:tc>
          <w:tcPr>
            <w:tcW w:w="1885" w:type="dxa"/>
          </w:tcPr>
          <w:p w14:paraId="6873BF26" w14:textId="77777777" w:rsidR="00DE4A82" w:rsidRDefault="00DE4A82" w:rsidP="00D526CA">
            <w:pPr>
              <w:pStyle w:val="Reference"/>
            </w:pPr>
          </w:p>
        </w:tc>
      </w:tr>
      <w:tr w:rsidR="00DE4A82" w14:paraId="10E0CCDB" w14:textId="77777777" w:rsidTr="0018009E">
        <w:tc>
          <w:tcPr>
            <w:tcW w:w="678" w:type="dxa"/>
          </w:tcPr>
          <w:p w14:paraId="4C6132A6" w14:textId="77777777" w:rsidR="00DE4A82" w:rsidRDefault="00DE4A82" w:rsidP="00EC209C"/>
        </w:tc>
        <w:tc>
          <w:tcPr>
            <w:tcW w:w="8227" w:type="dxa"/>
          </w:tcPr>
          <w:p w14:paraId="47E0EF28" w14:textId="009F0673" w:rsidR="00DE4A82" w:rsidRPr="00087227" w:rsidRDefault="002667A4" w:rsidP="00EC209C">
            <w:pPr>
              <w:pStyle w:val="ListParagraph"/>
              <w:numPr>
                <w:ilvl w:val="0"/>
                <w:numId w:val="15"/>
              </w:numPr>
            </w:pPr>
            <w:r>
              <w:t>In calculations</w:t>
            </w:r>
          </w:p>
        </w:tc>
        <w:tc>
          <w:tcPr>
            <w:tcW w:w="1885" w:type="dxa"/>
          </w:tcPr>
          <w:p w14:paraId="1B43BE1B" w14:textId="101BB2EF" w:rsidR="00DE4A82" w:rsidRPr="00E806C2" w:rsidRDefault="00F4245C" w:rsidP="00D526CA">
            <w:pPr>
              <w:pStyle w:val="Reference"/>
              <w:rPr>
                <w:highlight w:val="yellow"/>
              </w:rPr>
            </w:pPr>
            <w:r w:rsidRPr="008C1025">
              <w:t>Part 2</w:t>
            </w:r>
            <w:r w:rsidR="008C1025" w:rsidRPr="008C1025">
              <w:t>, 2C</w:t>
            </w:r>
          </w:p>
        </w:tc>
      </w:tr>
      <w:tr w:rsidR="002667A4" w14:paraId="7322DC18" w14:textId="77777777" w:rsidTr="0018009E">
        <w:tc>
          <w:tcPr>
            <w:tcW w:w="678" w:type="dxa"/>
          </w:tcPr>
          <w:p w14:paraId="7EB4D067" w14:textId="77777777" w:rsidR="002667A4" w:rsidRDefault="002667A4" w:rsidP="00DE4A82"/>
        </w:tc>
        <w:tc>
          <w:tcPr>
            <w:tcW w:w="8227" w:type="dxa"/>
          </w:tcPr>
          <w:p w14:paraId="79ABFF51" w14:textId="00F1E331" w:rsidR="002667A4" w:rsidRPr="00087227" w:rsidRDefault="002667A4" w:rsidP="00EC209C">
            <w:pPr>
              <w:pStyle w:val="ListParagraph"/>
              <w:numPr>
                <w:ilvl w:val="0"/>
                <w:numId w:val="15"/>
              </w:numPr>
            </w:pPr>
            <w:r>
              <w:t>With filters</w:t>
            </w:r>
          </w:p>
        </w:tc>
        <w:tc>
          <w:tcPr>
            <w:tcW w:w="1885" w:type="dxa"/>
          </w:tcPr>
          <w:p w14:paraId="566EC906" w14:textId="44A8B7AD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2C</w:t>
            </w:r>
          </w:p>
        </w:tc>
      </w:tr>
      <w:tr w:rsidR="002667A4" w14:paraId="19DD0122" w14:textId="77777777" w:rsidTr="0018009E">
        <w:tc>
          <w:tcPr>
            <w:tcW w:w="678" w:type="dxa"/>
          </w:tcPr>
          <w:p w14:paraId="04FE0941" w14:textId="77777777" w:rsidR="002667A4" w:rsidRDefault="002667A4" w:rsidP="00DE4A82"/>
        </w:tc>
        <w:tc>
          <w:tcPr>
            <w:tcW w:w="8227" w:type="dxa"/>
          </w:tcPr>
          <w:p w14:paraId="20B5ABAD" w14:textId="3611AB28" w:rsidR="002667A4" w:rsidRPr="00087227" w:rsidRDefault="002667A4" w:rsidP="00EC209C">
            <w:pPr>
              <w:pStyle w:val="ListParagraph"/>
              <w:numPr>
                <w:ilvl w:val="0"/>
                <w:numId w:val="15"/>
              </w:numPr>
            </w:pPr>
            <w:r>
              <w:t>With reference lines</w:t>
            </w:r>
          </w:p>
        </w:tc>
        <w:tc>
          <w:tcPr>
            <w:tcW w:w="1885" w:type="dxa"/>
          </w:tcPr>
          <w:p w14:paraId="7487D400" w14:textId="39DD927D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2C</w:t>
            </w:r>
          </w:p>
        </w:tc>
      </w:tr>
      <w:tr w:rsidR="00DE4A82" w14:paraId="7F4C208D" w14:textId="77777777" w:rsidTr="0018009E">
        <w:tc>
          <w:tcPr>
            <w:tcW w:w="678" w:type="dxa"/>
          </w:tcPr>
          <w:p w14:paraId="58D316BF" w14:textId="2475C86F" w:rsidR="00DE4A82" w:rsidRDefault="00DE4A82" w:rsidP="00D516EB">
            <w:pPr>
              <w:pStyle w:val="Objective"/>
            </w:pPr>
            <w:r>
              <w:t>2.6</w:t>
            </w:r>
          </w:p>
        </w:tc>
        <w:tc>
          <w:tcPr>
            <w:tcW w:w="8227" w:type="dxa"/>
          </w:tcPr>
          <w:p w14:paraId="351C9499" w14:textId="31841B5B" w:rsidR="00DE4A82" w:rsidRPr="00087227" w:rsidRDefault="00DE4A82" w:rsidP="00D516EB">
            <w:pPr>
              <w:pStyle w:val="Objective"/>
            </w:pPr>
            <w:r>
              <w:t>Structure the data</w:t>
            </w:r>
          </w:p>
        </w:tc>
        <w:tc>
          <w:tcPr>
            <w:tcW w:w="1885" w:type="dxa"/>
          </w:tcPr>
          <w:p w14:paraId="247D8B0C" w14:textId="341A374B" w:rsidR="00DE4A82" w:rsidRDefault="00DE4A82" w:rsidP="00D526CA">
            <w:pPr>
              <w:pStyle w:val="Reference"/>
            </w:pPr>
          </w:p>
        </w:tc>
      </w:tr>
      <w:tr w:rsidR="00DE4A82" w14:paraId="417BE593" w14:textId="77777777" w:rsidTr="0018009E">
        <w:tc>
          <w:tcPr>
            <w:tcW w:w="678" w:type="dxa"/>
          </w:tcPr>
          <w:p w14:paraId="13CF25F0" w14:textId="77777777" w:rsidR="00DE4A82" w:rsidRDefault="00DE4A82" w:rsidP="00EC209C"/>
        </w:tc>
        <w:tc>
          <w:tcPr>
            <w:tcW w:w="8227" w:type="dxa"/>
          </w:tcPr>
          <w:p w14:paraId="0CEF251C" w14:textId="4943D5C0" w:rsidR="00DE4A82" w:rsidRPr="00087227" w:rsidRDefault="002667A4" w:rsidP="00EC209C">
            <w:pPr>
              <w:pStyle w:val="ListParagraph"/>
              <w:numPr>
                <w:ilvl w:val="0"/>
                <w:numId w:val="16"/>
              </w:numPr>
            </w:pPr>
            <w:r>
              <w:t>Sets</w:t>
            </w:r>
          </w:p>
        </w:tc>
        <w:tc>
          <w:tcPr>
            <w:tcW w:w="1885" w:type="dxa"/>
          </w:tcPr>
          <w:p w14:paraId="4D6F4A22" w14:textId="40D69A82" w:rsidR="00DE4A82" w:rsidRDefault="00F4245C" w:rsidP="00D526CA">
            <w:pPr>
              <w:pStyle w:val="Reference"/>
            </w:pPr>
            <w:r>
              <w:t>Part 2</w:t>
            </w:r>
            <w:r w:rsidR="00F72489">
              <w:t>, 2A</w:t>
            </w:r>
          </w:p>
        </w:tc>
      </w:tr>
      <w:tr w:rsidR="002667A4" w14:paraId="07B87B78" w14:textId="77777777" w:rsidTr="0018009E">
        <w:tc>
          <w:tcPr>
            <w:tcW w:w="678" w:type="dxa"/>
          </w:tcPr>
          <w:p w14:paraId="1A7B35CA" w14:textId="77777777" w:rsidR="002667A4" w:rsidRDefault="002667A4" w:rsidP="00DE4A82"/>
        </w:tc>
        <w:tc>
          <w:tcPr>
            <w:tcW w:w="8227" w:type="dxa"/>
          </w:tcPr>
          <w:p w14:paraId="03CB54B0" w14:textId="39A12F79" w:rsidR="002667A4" w:rsidRPr="00087227" w:rsidRDefault="002667A4" w:rsidP="00EC209C">
            <w:pPr>
              <w:pStyle w:val="ListParagraph"/>
              <w:numPr>
                <w:ilvl w:val="0"/>
                <w:numId w:val="16"/>
              </w:numPr>
            </w:pPr>
            <w:r>
              <w:t>Bins</w:t>
            </w:r>
          </w:p>
        </w:tc>
        <w:tc>
          <w:tcPr>
            <w:tcW w:w="1885" w:type="dxa"/>
          </w:tcPr>
          <w:p w14:paraId="2A7C904C" w14:textId="159DDEDD" w:rsidR="002667A4" w:rsidRDefault="00F4245C" w:rsidP="00D526CA">
            <w:pPr>
              <w:pStyle w:val="Reference"/>
            </w:pPr>
            <w:r>
              <w:t>Part 2</w:t>
            </w:r>
            <w:r w:rsidR="00F72489">
              <w:t>, 2A</w:t>
            </w:r>
          </w:p>
        </w:tc>
      </w:tr>
      <w:tr w:rsidR="002667A4" w14:paraId="7EB93ECB" w14:textId="77777777" w:rsidTr="0018009E">
        <w:tc>
          <w:tcPr>
            <w:tcW w:w="678" w:type="dxa"/>
          </w:tcPr>
          <w:p w14:paraId="08B36425" w14:textId="77777777" w:rsidR="002667A4" w:rsidRDefault="002667A4" w:rsidP="00DE4A82"/>
        </w:tc>
        <w:tc>
          <w:tcPr>
            <w:tcW w:w="8227" w:type="dxa"/>
          </w:tcPr>
          <w:p w14:paraId="65159ADC" w14:textId="08C6C24C" w:rsidR="002667A4" w:rsidRPr="00087227" w:rsidRDefault="002667A4" w:rsidP="00EC209C">
            <w:pPr>
              <w:pStyle w:val="ListParagraph"/>
              <w:numPr>
                <w:ilvl w:val="0"/>
                <w:numId w:val="16"/>
              </w:numPr>
            </w:pPr>
            <w:r>
              <w:t>Hierarchies</w:t>
            </w:r>
          </w:p>
        </w:tc>
        <w:tc>
          <w:tcPr>
            <w:tcW w:w="1885" w:type="dxa"/>
          </w:tcPr>
          <w:p w14:paraId="08E2C557" w14:textId="647B8732" w:rsidR="002667A4" w:rsidRDefault="00F4245C" w:rsidP="00F72489">
            <w:pPr>
              <w:pStyle w:val="Reference"/>
            </w:pPr>
            <w:r>
              <w:t>Part 1, 3C</w:t>
            </w:r>
          </w:p>
        </w:tc>
      </w:tr>
      <w:tr w:rsidR="002667A4" w14:paraId="0CEA3715" w14:textId="77777777" w:rsidTr="0018009E">
        <w:tc>
          <w:tcPr>
            <w:tcW w:w="678" w:type="dxa"/>
          </w:tcPr>
          <w:p w14:paraId="1728881F" w14:textId="77777777" w:rsidR="002667A4" w:rsidRDefault="002667A4" w:rsidP="00DE4A82"/>
        </w:tc>
        <w:tc>
          <w:tcPr>
            <w:tcW w:w="8227" w:type="dxa"/>
          </w:tcPr>
          <w:p w14:paraId="08FABD72" w14:textId="2A8A069D" w:rsidR="002667A4" w:rsidRPr="00087227" w:rsidRDefault="002667A4" w:rsidP="00EC209C">
            <w:pPr>
              <w:pStyle w:val="ListParagraph"/>
              <w:numPr>
                <w:ilvl w:val="0"/>
                <w:numId w:val="16"/>
              </w:numPr>
            </w:pPr>
            <w:r>
              <w:t>Groups</w:t>
            </w:r>
          </w:p>
        </w:tc>
        <w:tc>
          <w:tcPr>
            <w:tcW w:w="1885" w:type="dxa"/>
          </w:tcPr>
          <w:p w14:paraId="16426A06" w14:textId="71FE6ADE" w:rsidR="00F4245C" w:rsidRDefault="00F4245C" w:rsidP="00F72489">
            <w:pPr>
              <w:pStyle w:val="Reference"/>
            </w:pPr>
            <w:r>
              <w:t>Part 1, 4C</w:t>
            </w:r>
          </w:p>
        </w:tc>
      </w:tr>
      <w:tr w:rsidR="00DE4A82" w14:paraId="2EC36BD1" w14:textId="77777777" w:rsidTr="0018009E">
        <w:tc>
          <w:tcPr>
            <w:tcW w:w="678" w:type="dxa"/>
          </w:tcPr>
          <w:p w14:paraId="3065803D" w14:textId="1122D63D" w:rsidR="00DE4A82" w:rsidRDefault="00DE4A82" w:rsidP="00D516EB">
            <w:pPr>
              <w:pStyle w:val="Objective"/>
            </w:pPr>
            <w:r>
              <w:t>2.7</w:t>
            </w:r>
          </w:p>
        </w:tc>
        <w:tc>
          <w:tcPr>
            <w:tcW w:w="8227" w:type="dxa"/>
          </w:tcPr>
          <w:p w14:paraId="40F568CB" w14:textId="6CC80BCA" w:rsidR="00DE4A82" w:rsidRPr="00087227" w:rsidRDefault="00DE4A82" w:rsidP="00D516EB">
            <w:pPr>
              <w:pStyle w:val="Objective"/>
            </w:pPr>
            <w:r>
              <w:t>Map data geographically</w:t>
            </w:r>
          </w:p>
        </w:tc>
        <w:tc>
          <w:tcPr>
            <w:tcW w:w="1885" w:type="dxa"/>
          </w:tcPr>
          <w:p w14:paraId="21C21C46" w14:textId="51793287" w:rsidR="00DE4A82" w:rsidRDefault="00DE4A82" w:rsidP="00D526CA">
            <w:pPr>
              <w:pStyle w:val="Reference"/>
            </w:pPr>
          </w:p>
        </w:tc>
      </w:tr>
      <w:tr w:rsidR="00DE4A82" w14:paraId="53E88FBE" w14:textId="77777777" w:rsidTr="0018009E">
        <w:tc>
          <w:tcPr>
            <w:tcW w:w="678" w:type="dxa"/>
          </w:tcPr>
          <w:p w14:paraId="2736A654" w14:textId="77777777" w:rsidR="00DE4A82" w:rsidRDefault="00DE4A82" w:rsidP="00EC209C"/>
        </w:tc>
        <w:tc>
          <w:tcPr>
            <w:tcW w:w="8227" w:type="dxa"/>
          </w:tcPr>
          <w:p w14:paraId="7697A2B4" w14:textId="1F5434BE" w:rsidR="00DE4A82" w:rsidRPr="00087227" w:rsidRDefault="002667A4" w:rsidP="00D516EB">
            <w:pPr>
              <w:pStyle w:val="ListParagraph"/>
              <w:numPr>
                <w:ilvl w:val="0"/>
                <w:numId w:val="17"/>
              </w:numPr>
            </w:pPr>
            <w:r>
              <w:t>Create symbol maps</w:t>
            </w:r>
          </w:p>
        </w:tc>
        <w:tc>
          <w:tcPr>
            <w:tcW w:w="1885" w:type="dxa"/>
          </w:tcPr>
          <w:p w14:paraId="3249CA74" w14:textId="15F92DC0" w:rsidR="00DE4A82" w:rsidRPr="00E806C2" w:rsidRDefault="00F4245C" w:rsidP="00D526CA">
            <w:pPr>
              <w:pStyle w:val="Reference"/>
              <w:rPr>
                <w:highlight w:val="yellow"/>
              </w:rPr>
            </w:pPr>
            <w:r w:rsidRPr="008C1025">
              <w:t>Part 2</w:t>
            </w:r>
            <w:r w:rsidR="008C1025" w:rsidRPr="008C1025">
              <w:t>, 5A</w:t>
            </w:r>
          </w:p>
        </w:tc>
      </w:tr>
      <w:tr w:rsidR="002667A4" w14:paraId="1EBBE1B0" w14:textId="77777777" w:rsidTr="0018009E">
        <w:tc>
          <w:tcPr>
            <w:tcW w:w="678" w:type="dxa"/>
          </w:tcPr>
          <w:p w14:paraId="5AF48535" w14:textId="77777777" w:rsidR="002667A4" w:rsidRDefault="002667A4" w:rsidP="00DE4A82"/>
        </w:tc>
        <w:tc>
          <w:tcPr>
            <w:tcW w:w="8227" w:type="dxa"/>
          </w:tcPr>
          <w:p w14:paraId="71A71ABE" w14:textId="25DB87A3" w:rsidR="002667A4" w:rsidRPr="00087227" w:rsidRDefault="002667A4" w:rsidP="00D516EB">
            <w:pPr>
              <w:pStyle w:val="ListParagraph"/>
              <w:numPr>
                <w:ilvl w:val="0"/>
                <w:numId w:val="17"/>
              </w:numPr>
            </w:pPr>
            <w:r>
              <w:t>Create heat maps</w:t>
            </w:r>
          </w:p>
        </w:tc>
        <w:tc>
          <w:tcPr>
            <w:tcW w:w="1885" w:type="dxa"/>
          </w:tcPr>
          <w:p w14:paraId="32B9D8B8" w14:textId="76BBF16C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5A</w:t>
            </w:r>
          </w:p>
        </w:tc>
      </w:tr>
      <w:tr w:rsidR="002667A4" w14:paraId="5F4D7FEF" w14:textId="77777777" w:rsidTr="0018009E">
        <w:tc>
          <w:tcPr>
            <w:tcW w:w="678" w:type="dxa"/>
          </w:tcPr>
          <w:p w14:paraId="001C6445" w14:textId="77777777" w:rsidR="002667A4" w:rsidRDefault="002667A4" w:rsidP="00DE4A82"/>
        </w:tc>
        <w:tc>
          <w:tcPr>
            <w:tcW w:w="8227" w:type="dxa"/>
          </w:tcPr>
          <w:p w14:paraId="5C3F4AFC" w14:textId="04963B7D" w:rsidR="002667A4" w:rsidRPr="00087227" w:rsidRDefault="002667A4" w:rsidP="00D516EB">
            <w:pPr>
              <w:pStyle w:val="ListParagraph"/>
              <w:numPr>
                <w:ilvl w:val="0"/>
                <w:numId w:val="17"/>
              </w:numPr>
            </w:pPr>
            <w:r>
              <w:t>Create density maps</w:t>
            </w:r>
          </w:p>
        </w:tc>
        <w:tc>
          <w:tcPr>
            <w:tcW w:w="1885" w:type="dxa"/>
          </w:tcPr>
          <w:p w14:paraId="032C8DED" w14:textId="135FC42A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5A</w:t>
            </w:r>
          </w:p>
        </w:tc>
      </w:tr>
      <w:tr w:rsidR="002667A4" w14:paraId="70F009E8" w14:textId="77777777" w:rsidTr="0018009E">
        <w:tc>
          <w:tcPr>
            <w:tcW w:w="678" w:type="dxa"/>
          </w:tcPr>
          <w:p w14:paraId="2951E1FE" w14:textId="77777777" w:rsidR="002667A4" w:rsidRDefault="002667A4" w:rsidP="00DE4A82"/>
        </w:tc>
        <w:tc>
          <w:tcPr>
            <w:tcW w:w="8227" w:type="dxa"/>
          </w:tcPr>
          <w:p w14:paraId="4557A431" w14:textId="1F4FB4DA" w:rsidR="002667A4" w:rsidRPr="00087227" w:rsidRDefault="002667A4" w:rsidP="00EC209C">
            <w:pPr>
              <w:pStyle w:val="ListParagraph"/>
              <w:numPr>
                <w:ilvl w:val="0"/>
                <w:numId w:val="17"/>
              </w:numPr>
            </w:pPr>
            <w:r>
              <w:t>Create choropleth maps (filled maps)</w:t>
            </w:r>
          </w:p>
        </w:tc>
        <w:tc>
          <w:tcPr>
            <w:tcW w:w="1885" w:type="dxa"/>
          </w:tcPr>
          <w:p w14:paraId="4E42BA40" w14:textId="6996BD3C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 w:rsidRPr="008C1025">
              <w:t>Part 2, 5A</w:t>
            </w:r>
          </w:p>
        </w:tc>
      </w:tr>
      <w:tr w:rsidR="009A0CCB" w14:paraId="793A74E1" w14:textId="77777777" w:rsidTr="0018009E">
        <w:tc>
          <w:tcPr>
            <w:tcW w:w="678" w:type="dxa"/>
          </w:tcPr>
          <w:p w14:paraId="4B58EECF" w14:textId="77777777" w:rsidR="009A0CCB" w:rsidRDefault="009A0CCB" w:rsidP="00DE4A82"/>
        </w:tc>
        <w:tc>
          <w:tcPr>
            <w:tcW w:w="8227" w:type="dxa"/>
          </w:tcPr>
          <w:p w14:paraId="2DCE56FD" w14:textId="77777777" w:rsidR="009A0CCB" w:rsidRDefault="009A0CCB" w:rsidP="009A0CCB">
            <w:pPr>
              <w:pStyle w:val="ListParagraph"/>
            </w:pPr>
          </w:p>
        </w:tc>
        <w:tc>
          <w:tcPr>
            <w:tcW w:w="1885" w:type="dxa"/>
          </w:tcPr>
          <w:p w14:paraId="5FEBEEF1" w14:textId="77777777" w:rsidR="009A0CCB" w:rsidRDefault="009A0CCB" w:rsidP="00D526CA">
            <w:pPr>
              <w:pStyle w:val="Reference"/>
            </w:pPr>
          </w:p>
        </w:tc>
      </w:tr>
      <w:tr w:rsidR="00DE4A82" w14:paraId="54E352A8" w14:textId="77777777" w:rsidTr="0018009E">
        <w:tc>
          <w:tcPr>
            <w:tcW w:w="678" w:type="dxa"/>
          </w:tcPr>
          <w:p w14:paraId="48B57C78" w14:textId="6BDA3E18" w:rsidR="00DE4A82" w:rsidRDefault="00DE4A82" w:rsidP="00DE4A82">
            <w:pPr>
              <w:pStyle w:val="Objective"/>
            </w:pPr>
            <w:r>
              <w:t>2.8</w:t>
            </w:r>
          </w:p>
        </w:tc>
        <w:tc>
          <w:tcPr>
            <w:tcW w:w="8227" w:type="dxa"/>
          </w:tcPr>
          <w:p w14:paraId="7574F43D" w14:textId="0BEF7BCF" w:rsidR="00DE4A82" w:rsidRPr="00087227" w:rsidRDefault="00DE4A82" w:rsidP="00DE4A82">
            <w:pPr>
              <w:pStyle w:val="Objective"/>
            </w:pPr>
            <w:r w:rsidRPr="00DE4A82">
              <w:t>Summarize, model, and customize data by using the Analytics feature</w:t>
            </w:r>
          </w:p>
        </w:tc>
        <w:tc>
          <w:tcPr>
            <w:tcW w:w="1885" w:type="dxa"/>
          </w:tcPr>
          <w:p w14:paraId="22CAB08A" w14:textId="77777777" w:rsidR="00DE4A82" w:rsidRDefault="00DE4A82" w:rsidP="00D526CA">
            <w:pPr>
              <w:pStyle w:val="Reference"/>
            </w:pPr>
          </w:p>
        </w:tc>
      </w:tr>
      <w:tr w:rsidR="00DE4A82" w14:paraId="20848290" w14:textId="77777777" w:rsidTr="0018009E">
        <w:tc>
          <w:tcPr>
            <w:tcW w:w="678" w:type="dxa"/>
          </w:tcPr>
          <w:p w14:paraId="4043633C" w14:textId="77777777" w:rsidR="00DE4A82" w:rsidRDefault="00DE4A82" w:rsidP="00EC209C"/>
        </w:tc>
        <w:tc>
          <w:tcPr>
            <w:tcW w:w="8227" w:type="dxa"/>
          </w:tcPr>
          <w:p w14:paraId="7442BF1F" w14:textId="6F87C71A" w:rsidR="00DE4A82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>
              <w:t>Totals and subtotals</w:t>
            </w:r>
          </w:p>
        </w:tc>
        <w:tc>
          <w:tcPr>
            <w:tcW w:w="1885" w:type="dxa"/>
          </w:tcPr>
          <w:p w14:paraId="0DCFBEEA" w14:textId="77777777" w:rsidR="00DE4A82" w:rsidRDefault="00F4245C" w:rsidP="00D526CA">
            <w:pPr>
              <w:pStyle w:val="Reference"/>
            </w:pPr>
            <w:r>
              <w:t>Part 1, 4A</w:t>
            </w:r>
          </w:p>
          <w:p w14:paraId="3FAB0FA8" w14:textId="60ADF7C6" w:rsidR="00F4245C" w:rsidRDefault="008C1025" w:rsidP="00D526CA">
            <w:pPr>
              <w:pStyle w:val="Reference"/>
            </w:pPr>
            <w:r>
              <w:t>Part 2, 4A</w:t>
            </w:r>
          </w:p>
        </w:tc>
      </w:tr>
      <w:tr w:rsidR="002667A4" w14:paraId="172BCDC7" w14:textId="77777777" w:rsidTr="0018009E">
        <w:tc>
          <w:tcPr>
            <w:tcW w:w="678" w:type="dxa"/>
          </w:tcPr>
          <w:p w14:paraId="3C1CBE6D" w14:textId="77777777" w:rsidR="002667A4" w:rsidRDefault="002667A4" w:rsidP="00DE4A82"/>
        </w:tc>
        <w:tc>
          <w:tcPr>
            <w:tcW w:w="8227" w:type="dxa"/>
          </w:tcPr>
          <w:p w14:paraId="35C22A80" w14:textId="480B1479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>
              <w:t>Reference lines</w:t>
            </w:r>
          </w:p>
        </w:tc>
        <w:tc>
          <w:tcPr>
            <w:tcW w:w="1885" w:type="dxa"/>
          </w:tcPr>
          <w:p w14:paraId="74E52E3D" w14:textId="65877A0B" w:rsidR="00F4245C" w:rsidRDefault="00F4245C" w:rsidP="00F4245C">
            <w:pPr>
              <w:pStyle w:val="Reference"/>
            </w:pPr>
            <w:r>
              <w:t>Part 1, 7A</w:t>
            </w:r>
          </w:p>
        </w:tc>
      </w:tr>
      <w:tr w:rsidR="002667A4" w14:paraId="5B2D42B5" w14:textId="77777777" w:rsidTr="0018009E">
        <w:tc>
          <w:tcPr>
            <w:tcW w:w="678" w:type="dxa"/>
          </w:tcPr>
          <w:p w14:paraId="1C75A98C" w14:textId="77777777" w:rsidR="002667A4" w:rsidRDefault="002667A4" w:rsidP="00DE4A82"/>
        </w:tc>
        <w:tc>
          <w:tcPr>
            <w:tcW w:w="8227" w:type="dxa"/>
          </w:tcPr>
          <w:p w14:paraId="68F6126F" w14:textId="4183A7DB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>
              <w:t>Reference bands</w:t>
            </w:r>
          </w:p>
        </w:tc>
        <w:tc>
          <w:tcPr>
            <w:tcW w:w="1885" w:type="dxa"/>
          </w:tcPr>
          <w:p w14:paraId="432E1D77" w14:textId="1961F49B" w:rsidR="00F4245C" w:rsidRDefault="00F4245C" w:rsidP="00F4245C">
            <w:pPr>
              <w:pStyle w:val="Reference"/>
            </w:pPr>
            <w:r>
              <w:t>Part 1, 7A</w:t>
            </w:r>
          </w:p>
        </w:tc>
      </w:tr>
      <w:tr w:rsidR="002667A4" w14:paraId="673FD5CE" w14:textId="77777777" w:rsidTr="0018009E">
        <w:tc>
          <w:tcPr>
            <w:tcW w:w="678" w:type="dxa"/>
          </w:tcPr>
          <w:p w14:paraId="39A3899E" w14:textId="77777777" w:rsidR="002667A4" w:rsidRDefault="002667A4" w:rsidP="00DE4A82"/>
        </w:tc>
        <w:tc>
          <w:tcPr>
            <w:tcW w:w="8227" w:type="dxa"/>
          </w:tcPr>
          <w:p w14:paraId="51E3572D" w14:textId="672A2711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>
              <w:t>Average lines</w:t>
            </w:r>
          </w:p>
        </w:tc>
        <w:tc>
          <w:tcPr>
            <w:tcW w:w="1885" w:type="dxa"/>
          </w:tcPr>
          <w:p w14:paraId="19943EF4" w14:textId="776389CC" w:rsidR="002667A4" w:rsidRDefault="008C1025" w:rsidP="00D526CA">
            <w:pPr>
              <w:pStyle w:val="Reference"/>
            </w:pPr>
            <w:r>
              <w:t>Part 2, 4A</w:t>
            </w:r>
          </w:p>
        </w:tc>
      </w:tr>
      <w:tr w:rsidR="002667A4" w14:paraId="30B00520" w14:textId="77777777" w:rsidTr="0018009E">
        <w:tc>
          <w:tcPr>
            <w:tcW w:w="678" w:type="dxa"/>
          </w:tcPr>
          <w:p w14:paraId="45AA6E7C" w14:textId="77777777" w:rsidR="002667A4" w:rsidRDefault="002667A4" w:rsidP="00DE4A82"/>
        </w:tc>
        <w:tc>
          <w:tcPr>
            <w:tcW w:w="8227" w:type="dxa"/>
          </w:tcPr>
          <w:p w14:paraId="365D6F27" w14:textId="2A59DD30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>
              <w:t>Trend lines</w:t>
            </w:r>
          </w:p>
        </w:tc>
        <w:tc>
          <w:tcPr>
            <w:tcW w:w="1885" w:type="dxa"/>
          </w:tcPr>
          <w:p w14:paraId="21448C6E" w14:textId="77777777" w:rsidR="002667A4" w:rsidRDefault="00F4245C" w:rsidP="00D526CA">
            <w:pPr>
              <w:pStyle w:val="Reference"/>
            </w:pPr>
            <w:r>
              <w:t>Part 1, 7A</w:t>
            </w:r>
          </w:p>
          <w:p w14:paraId="397DF86B" w14:textId="418DAE49" w:rsidR="00F4245C" w:rsidRDefault="00F4245C" w:rsidP="00F4245C">
            <w:pPr>
              <w:pStyle w:val="Reference"/>
            </w:pPr>
            <w:r>
              <w:t>Part 2</w:t>
            </w:r>
            <w:r w:rsidR="008C1025">
              <w:t>, 4A</w:t>
            </w:r>
          </w:p>
        </w:tc>
      </w:tr>
      <w:tr w:rsidR="002667A4" w14:paraId="782EABA3" w14:textId="77777777" w:rsidTr="0018009E">
        <w:tc>
          <w:tcPr>
            <w:tcW w:w="678" w:type="dxa"/>
          </w:tcPr>
          <w:p w14:paraId="445AE118" w14:textId="77777777" w:rsidR="002667A4" w:rsidRDefault="002667A4" w:rsidP="00DE4A82"/>
        </w:tc>
        <w:tc>
          <w:tcPr>
            <w:tcW w:w="8227" w:type="dxa"/>
          </w:tcPr>
          <w:p w14:paraId="6D7A2032" w14:textId="241E7A36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>
              <w:t>Distribution bands</w:t>
            </w:r>
          </w:p>
        </w:tc>
        <w:tc>
          <w:tcPr>
            <w:tcW w:w="1885" w:type="dxa"/>
          </w:tcPr>
          <w:p w14:paraId="01320D23" w14:textId="6251E5CD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>
              <w:t>Part 2, 4A</w:t>
            </w:r>
          </w:p>
        </w:tc>
      </w:tr>
      <w:tr w:rsidR="002667A4" w14:paraId="29C62DCF" w14:textId="77777777" w:rsidTr="0018009E">
        <w:tc>
          <w:tcPr>
            <w:tcW w:w="678" w:type="dxa"/>
          </w:tcPr>
          <w:p w14:paraId="7D59C8AC" w14:textId="77777777" w:rsidR="002667A4" w:rsidRDefault="002667A4" w:rsidP="00DE4A82"/>
        </w:tc>
        <w:tc>
          <w:tcPr>
            <w:tcW w:w="8227" w:type="dxa"/>
          </w:tcPr>
          <w:p w14:paraId="78745835" w14:textId="373A55B8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 w:rsidRPr="002667A4">
              <w:t>Forecast by using default setting</w:t>
            </w:r>
            <w:r>
              <w:t>s</w:t>
            </w:r>
          </w:p>
        </w:tc>
        <w:tc>
          <w:tcPr>
            <w:tcW w:w="1885" w:type="dxa"/>
          </w:tcPr>
          <w:p w14:paraId="2268CE7C" w14:textId="770A278A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>
              <w:t>Part 2, 4</w:t>
            </w:r>
            <w:r>
              <w:t>B</w:t>
            </w:r>
          </w:p>
        </w:tc>
      </w:tr>
      <w:tr w:rsidR="002667A4" w14:paraId="0D17A024" w14:textId="77777777" w:rsidTr="0018009E">
        <w:tc>
          <w:tcPr>
            <w:tcW w:w="678" w:type="dxa"/>
          </w:tcPr>
          <w:p w14:paraId="726BE4CB" w14:textId="77777777" w:rsidR="002667A4" w:rsidRDefault="002667A4" w:rsidP="00DE4A82"/>
        </w:tc>
        <w:tc>
          <w:tcPr>
            <w:tcW w:w="8227" w:type="dxa"/>
          </w:tcPr>
          <w:p w14:paraId="3035347C" w14:textId="78A91C81" w:rsidR="002667A4" w:rsidRPr="00087227" w:rsidRDefault="002667A4" w:rsidP="00EC209C">
            <w:pPr>
              <w:pStyle w:val="ListParagraph"/>
              <w:numPr>
                <w:ilvl w:val="0"/>
                <w:numId w:val="18"/>
              </w:numPr>
            </w:pPr>
            <w:r w:rsidRPr="002667A4">
              <w:t>Customize a data forecasting model</w:t>
            </w:r>
          </w:p>
        </w:tc>
        <w:tc>
          <w:tcPr>
            <w:tcW w:w="1885" w:type="dxa"/>
          </w:tcPr>
          <w:p w14:paraId="042B52E4" w14:textId="45C1ECF9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>
              <w:t>Part 2, 4B</w:t>
            </w:r>
          </w:p>
        </w:tc>
      </w:tr>
      <w:tr w:rsidR="002667A4" w14:paraId="51EF2ABD" w14:textId="77777777" w:rsidTr="0018009E">
        <w:tc>
          <w:tcPr>
            <w:tcW w:w="678" w:type="dxa"/>
          </w:tcPr>
          <w:p w14:paraId="1FCC21C5" w14:textId="77777777" w:rsidR="002667A4" w:rsidRDefault="002667A4" w:rsidP="00DE4A82"/>
        </w:tc>
        <w:tc>
          <w:tcPr>
            <w:tcW w:w="8227" w:type="dxa"/>
          </w:tcPr>
          <w:p w14:paraId="75384912" w14:textId="70BE7CF6" w:rsidR="002667A4" w:rsidRPr="002667A4" w:rsidRDefault="002667A4" w:rsidP="002667A4">
            <w:pPr>
              <w:pStyle w:val="ListParagraph"/>
              <w:numPr>
                <w:ilvl w:val="0"/>
                <w:numId w:val="18"/>
              </w:numPr>
            </w:pPr>
            <w:r>
              <w:t>Create a predictive model</w:t>
            </w:r>
          </w:p>
        </w:tc>
        <w:tc>
          <w:tcPr>
            <w:tcW w:w="1885" w:type="dxa"/>
          </w:tcPr>
          <w:p w14:paraId="0B5834D3" w14:textId="36E8268D" w:rsidR="002667A4" w:rsidRPr="00E806C2" w:rsidRDefault="008C1025" w:rsidP="00D526CA">
            <w:pPr>
              <w:pStyle w:val="Reference"/>
              <w:rPr>
                <w:highlight w:val="yellow"/>
              </w:rPr>
            </w:pPr>
            <w:r>
              <w:t>Part 2, 4</w:t>
            </w:r>
            <w:r>
              <w:t>C</w:t>
            </w:r>
          </w:p>
        </w:tc>
      </w:tr>
    </w:tbl>
    <w:p w14:paraId="68F0CEC6" w14:textId="77777777" w:rsidR="003673A2" w:rsidRDefault="003673A2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3673A2" w14:paraId="0C7DC727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79398281" w14:textId="77777777" w:rsidR="003673A2" w:rsidRPr="00B32BC9" w:rsidRDefault="003673A2" w:rsidP="003A6279">
            <w:pPr>
              <w:pStyle w:val="Domain"/>
            </w:pPr>
            <w:r>
              <w:t>3.0</w:t>
            </w:r>
          </w:p>
        </w:tc>
        <w:tc>
          <w:tcPr>
            <w:tcW w:w="8227" w:type="dxa"/>
            <w:shd w:val="clear" w:color="auto" w:fill="009DDC"/>
          </w:tcPr>
          <w:p w14:paraId="2E508361" w14:textId="26043B13" w:rsidR="003673A2" w:rsidRPr="00B32BC9" w:rsidRDefault="00002362" w:rsidP="0069044A">
            <w:pPr>
              <w:pStyle w:val="Domain"/>
            </w:pPr>
            <w:r>
              <w:t>Create Content (26%)</w:t>
            </w:r>
          </w:p>
        </w:tc>
        <w:tc>
          <w:tcPr>
            <w:tcW w:w="1885" w:type="dxa"/>
            <w:shd w:val="clear" w:color="auto" w:fill="009DDC"/>
          </w:tcPr>
          <w:p w14:paraId="61CCE518" w14:textId="77777777" w:rsidR="003673A2" w:rsidRPr="00B32BC9" w:rsidRDefault="003673A2" w:rsidP="00EC6EA9">
            <w:pPr>
              <w:pStyle w:val="CoveredIn"/>
            </w:pPr>
            <w:r w:rsidRPr="00B32BC9">
              <w:t>Covered In</w:t>
            </w:r>
          </w:p>
        </w:tc>
      </w:tr>
      <w:tr w:rsidR="003673A2" w14:paraId="4D84FBB7" w14:textId="77777777" w:rsidTr="0018009E">
        <w:tc>
          <w:tcPr>
            <w:tcW w:w="678" w:type="dxa"/>
          </w:tcPr>
          <w:p w14:paraId="504DD931" w14:textId="77777777" w:rsidR="003673A2" w:rsidRPr="00B32BC9" w:rsidRDefault="003673A2" w:rsidP="003A6279">
            <w:pPr>
              <w:pStyle w:val="Objective"/>
            </w:pPr>
            <w:r>
              <w:t>3.1</w:t>
            </w:r>
          </w:p>
        </w:tc>
        <w:tc>
          <w:tcPr>
            <w:tcW w:w="8227" w:type="dxa"/>
          </w:tcPr>
          <w:p w14:paraId="55920537" w14:textId="0B5B02B9" w:rsidR="003673A2" w:rsidRPr="00B32BC9" w:rsidRDefault="002667A4" w:rsidP="00087227">
            <w:pPr>
              <w:pStyle w:val="Objective"/>
            </w:pPr>
            <w:r>
              <w:t>Create charts</w:t>
            </w:r>
          </w:p>
        </w:tc>
        <w:tc>
          <w:tcPr>
            <w:tcW w:w="1885" w:type="dxa"/>
          </w:tcPr>
          <w:p w14:paraId="5DDEF5B5" w14:textId="6C6F660A" w:rsidR="003673A2" w:rsidRDefault="003673A2" w:rsidP="00AE222F">
            <w:pPr>
              <w:pStyle w:val="Reference"/>
            </w:pPr>
          </w:p>
        </w:tc>
      </w:tr>
      <w:tr w:rsidR="002667A4" w14:paraId="05A0FC21" w14:textId="77777777" w:rsidTr="0018009E">
        <w:tc>
          <w:tcPr>
            <w:tcW w:w="678" w:type="dxa"/>
          </w:tcPr>
          <w:p w14:paraId="3B6A922D" w14:textId="77777777" w:rsidR="002667A4" w:rsidRDefault="002667A4" w:rsidP="00EC209C"/>
        </w:tc>
        <w:tc>
          <w:tcPr>
            <w:tcW w:w="8227" w:type="dxa"/>
          </w:tcPr>
          <w:p w14:paraId="0276A27E" w14:textId="0466D1DC" w:rsidR="002667A4" w:rsidDel="002667A4" w:rsidRDefault="00431435" w:rsidP="00EC209C">
            <w:pPr>
              <w:pStyle w:val="ListParagraph"/>
              <w:numPr>
                <w:ilvl w:val="0"/>
                <w:numId w:val="19"/>
              </w:numPr>
            </w:pPr>
            <w:r w:rsidRPr="00431435">
              <w:t xml:space="preserve">Create basic charts from scratch (bar, line, pie, highlight table, scatter </w:t>
            </w:r>
            <w:r w:rsidR="009A0CCB">
              <w:br/>
              <w:t xml:space="preserve">               </w:t>
            </w:r>
            <w:r w:rsidRPr="00431435">
              <w:t>plot, histogram, tree map, bubbles, data tables, Gantt, box plots, area,</w:t>
            </w:r>
            <w:r w:rsidR="009A0CCB">
              <w:br/>
              <w:t xml:space="preserve">              </w:t>
            </w:r>
            <w:r w:rsidRPr="00431435">
              <w:t xml:space="preserve"> dual axis, combo)</w:t>
            </w:r>
          </w:p>
        </w:tc>
        <w:tc>
          <w:tcPr>
            <w:tcW w:w="1885" w:type="dxa"/>
          </w:tcPr>
          <w:p w14:paraId="4296CD7C" w14:textId="77777777" w:rsidR="002667A4" w:rsidRDefault="00F4245C" w:rsidP="00AE222F">
            <w:pPr>
              <w:pStyle w:val="Reference"/>
            </w:pPr>
            <w:r>
              <w:t>Part 1, 3A, 7B</w:t>
            </w:r>
          </w:p>
          <w:p w14:paraId="1C445C98" w14:textId="29B74927" w:rsidR="00F4245C" w:rsidRDefault="00F4245C" w:rsidP="00AE222F">
            <w:pPr>
              <w:pStyle w:val="Reference"/>
            </w:pPr>
            <w:r>
              <w:t>Part 2</w:t>
            </w:r>
            <w:r w:rsidR="00F72489">
              <w:t>, 5A</w:t>
            </w:r>
          </w:p>
        </w:tc>
      </w:tr>
      <w:tr w:rsidR="00431435" w14:paraId="35635DC0" w14:textId="77777777" w:rsidTr="0018009E">
        <w:tc>
          <w:tcPr>
            <w:tcW w:w="678" w:type="dxa"/>
          </w:tcPr>
          <w:p w14:paraId="2C39BA11" w14:textId="77777777" w:rsidR="00431435" w:rsidRDefault="00431435" w:rsidP="002667A4"/>
        </w:tc>
        <w:tc>
          <w:tcPr>
            <w:tcW w:w="8227" w:type="dxa"/>
          </w:tcPr>
          <w:p w14:paraId="3DA3FAF0" w14:textId="5E70F518" w:rsidR="00431435" w:rsidRPr="00431435" w:rsidRDefault="00431435" w:rsidP="00EC209C">
            <w:pPr>
              <w:pStyle w:val="ListParagraph"/>
              <w:numPr>
                <w:ilvl w:val="0"/>
                <w:numId w:val="19"/>
              </w:numPr>
            </w:pPr>
            <w:r w:rsidRPr="00431435">
              <w:t>Sort data (including custom sort)</w:t>
            </w:r>
          </w:p>
        </w:tc>
        <w:tc>
          <w:tcPr>
            <w:tcW w:w="1885" w:type="dxa"/>
          </w:tcPr>
          <w:p w14:paraId="14E4CD15" w14:textId="77777777" w:rsidR="00431435" w:rsidRDefault="00B35CCB" w:rsidP="00AE222F">
            <w:pPr>
              <w:pStyle w:val="Reference"/>
            </w:pPr>
            <w:r>
              <w:t>Part 1, 4B</w:t>
            </w:r>
          </w:p>
          <w:p w14:paraId="56DE9E15" w14:textId="48568456" w:rsidR="00B35CCB" w:rsidRDefault="00B35CCB" w:rsidP="00AE222F">
            <w:pPr>
              <w:pStyle w:val="Reference"/>
            </w:pPr>
            <w:r w:rsidRPr="00937231">
              <w:t>Part 2</w:t>
            </w:r>
            <w:r w:rsidR="00937231" w:rsidRPr="00937231">
              <w:t>, 3E</w:t>
            </w:r>
          </w:p>
        </w:tc>
      </w:tr>
      <w:tr w:rsidR="00087227" w14:paraId="2D24C255" w14:textId="77777777" w:rsidTr="0018009E">
        <w:tc>
          <w:tcPr>
            <w:tcW w:w="678" w:type="dxa"/>
          </w:tcPr>
          <w:p w14:paraId="01B988F4" w14:textId="77777777" w:rsidR="00087227" w:rsidRDefault="00087227" w:rsidP="003A6279">
            <w:pPr>
              <w:pStyle w:val="Objective"/>
            </w:pPr>
            <w:r>
              <w:t>3.2</w:t>
            </w:r>
          </w:p>
        </w:tc>
        <w:tc>
          <w:tcPr>
            <w:tcW w:w="8227" w:type="dxa"/>
          </w:tcPr>
          <w:p w14:paraId="45C7BA94" w14:textId="2381A05E" w:rsidR="00087227" w:rsidRPr="003673A2" w:rsidRDefault="002667A4" w:rsidP="00087227">
            <w:pPr>
              <w:pStyle w:val="Objective"/>
            </w:pPr>
            <w:r>
              <w:t>Create dashboards and stories</w:t>
            </w:r>
          </w:p>
        </w:tc>
        <w:tc>
          <w:tcPr>
            <w:tcW w:w="1885" w:type="dxa"/>
          </w:tcPr>
          <w:p w14:paraId="1A4D939E" w14:textId="42C77D04" w:rsidR="00087227" w:rsidRDefault="00087227" w:rsidP="00AE222F">
            <w:pPr>
              <w:pStyle w:val="Reference"/>
            </w:pPr>
          </w:p>
        </w:tc>
      </w:tr>
      <w:tr w:rsidR="002667A4" w14:paraId="3C0429ED" w14:textId="77777777" w:rsidTr="0018009E">
        <w:tc>
          <w:tcPr>
            <w:tcW w:w="678" w:type="dxa"/>
          </w:tcPr>
          <w:p w14:paraId="3B18E583" w14:textId="77777777" w:rsidR="002667A4" w:rsidRDefault="002667A4" w:rsidP="00EC209C"/>
        </w:tc>
        <w:tc>
          <w:tcPr>
            <w:tcW w:w="8227" w:type="dxa"/>
          </w:tcPr>
          <w:p w14:paraId="4529A3BD" w14:textId="5826F89B" w:rsidR="002667A4" w:rsidDel="002667A4" w:rsidRDefault="00431435" w:rsidP="00EC209C">
            <w:pPr>
              <w:pStyle w:val="ListParagraph"/>
              <w:numPr>
                <w:ilvl w:val="0"/>
                <w:numId w:val="20"/>
              </w:numPr>
            </w:pPr>
            <w:r w:rsidRPr="00431435">
              <w:t>Combine sheets into a dashboard by using containers and layout options</w:t>
            </w:r>
          </w:p>
        </w:tc>
        <w:tc>
          <w:tcPr>
            <w:tcW w:w="1885" w:type="dxa"/>
          </w:tcPr>
          <w:p w14:paraId="316CE964" w14:textId="77777777" w:rsidR="002667A4" w:rsidRDefault="00B35CCB" w:rsidP="00AE222F">
            <w:pPr>
              <w:pStyle w:val="Reference"/>
            </w:pPr>
            <w:r>
              <w:t>Part 1, 8A</w:t>
            </w:r>
          </w:p>
          <w:p w14:paraId="697B58A2" w14:textId="461AC0DA" w:rsidR="00B35CCB" w:rsidRDefault="00B35CCB" w:rsidP="00AE222F">
            <w:pPr>
              <w:pStyle w:val="Reference"/>
            </w:pPr>
            <w:r>
              <w:t>Part 2</w:t>
            </w:r>
            <w:r w:rsidR="00F72489">
              <w:t>, 5B</w:t>
            </w:r>
          </w:p>
        </w:tc>
      </w:tr>
      <w:tr w:rsidR="00431435" w14:paraId="4EB4BA8A" w14:textId="77777777" w:rsidTr="0018009E">
        <w:tc>
          <w:tcPr>
            <w:tcW w:w="678" w:type="dxa"/>
          </w:tcPr>
          <w:p w14:paraId="532A9B65" w14:textId="77777777" w:rsidR="00431435" w:rsidRDefault="00431435" w:rsidP="002667A4"/>
        </w:tc>
        <w:tc>
          <w:tcPr>
            <w:tcW w:w="8227" w:type="dxa"/>
          </w:tcPr>
          <w:p w14:paraId="24984204" w14:textId="66606C30" w:rsidR="00431435" w:rsidRPr="00431435" w:rsidRDefault="00431435" w:rsidP="00431435">
            <w:pPr>
              <w:pStyle w:val="ListParagraph"/>
              <w:numPr>
                <w:ilvl w:val="0"/>
                <w:numId w:val="20"/>
              </w:numPr>
            </w:pPr>
            <w:r>
              <w:t>Add objects</w:t>
            </w:r>
          </w:p>
        </w:tc>
        <w:tc>
          <w:tcPr>
            <w:tcW w:w="1885" w:type="dxa"/>
          </w:tcPr>
          <w:p w14:paraId="6FF573AB" w14:textId="77777777" w:rsidR="00B35CCB" w:rsidRDefault="00B35CCB" w:rsidP="00B35CCB">
            <w:pPr>
              <w:pStyle w:val="Reference"/>
            </w:pPr>
            <w:r>
              <w:t>Part 1, 8A</w:t>
            </w:r>
          </w:p>
          <w:p w14:paraId="00296282" w14:textId="5B382AB6" w:rsidR="00431435" w:rsidRDefault="00B35CCB" w:rsidP="00B35CCB">
            <w:pPr>
              <w:pStyle w:val="Reference"/>
            </w:pPr>
            <w:r>
              <w:t>Part 2</w:t>
            </w:r>
            <w:r w:rsidR="00F72489">
              <w:t>, 5B</w:t>
            </w:r>
          </w:p>
        </w:tc>
      </w:tr>
      <w:tr w:rsidR="00431435" w14:paraId="18CEBBE3" w14:textId="77777777" w:rsidTr="0018009E">
        <w:tc>
          <w:tcPr>
            <w:tcW w:w="678" w:type="dxa"/>
          </w:tcPr>
          <w:p w14:paraId="02A7C7C9" w14:textId="77777777" w:rsidR="00431435" w:rsidRDefault="00431435" w:rsidP="002667A4"/>
        </w:tc>
        <w:tc>
          <w:tcPr>
            <w:tcW w:w="8227" w:type="dxa"/>
          </w:tcPr>
          <w:p w14:paraId="79A81D58" w14:textId="596C268A" w:rsidR="00431435" w:rsidRPr="00431435" w:rsidRDefault="00431435" w:rsidP="00431435">
            <w:pPr>
              <w:pStyle w:val="ListParagraph"/>
              <w:numPr>
                <w:ilvl w:val="0"/>
                <w:numId w:val="20"/>
              </w:numPr>
            </w:pPr>
            <w:r>
              <w:t>Create stories</w:t>
            </w:r>
          </w:p>
        </w:tc>
        <w:tc>
          <w:tcPr>
            <w:tcW w:w="1885" w:type="dxa"/>
          </w:tcPr>
          <w:p w14:paraId="417AA312" w14:textId="4BBDD5F3" w:rsidR="00431435" w:rsidRDefault="00B35CCB" w:rsidP="00B35CCB">
            <w:pPr>
              <w:pStyle w:val="Reference"/>
            </w:pPr>
            <w:r>
              <w:t>Part 1, 9A</w:t>
            </w:r>
            <w:r w:rsidR="00E806C2">
              <w:t>, 9B</w:t>
            </w:r>
          </w:p>
        </w:tc>
      </w:tr>
      <w:tr w:rsidR="00087227" w14:paraId="494B3B23" w14:textId="77777777" w:rsidTr="0018009E">
        <w:tc>
          <w:tcPr>
            <w:tcW w:w="678" w:type="dxa"/>
          </w:tcPr>
          <w:p w14:paraId="763FF79D" w14:textId="77777777" w:rsidR="00087227" w:rsidRDefault="00087227" w:rsidP="003A6279">
            <w:pPr>
              <w:pStyle w:val="Objective"/>
            </w:pPr>
            <w:r>
              <w:t>3.3</w:t>
            </w:r>
          </w:p>
        </w:tc>
        <w:tc>
          <w:tcPr>
            <w:tcW w:w="8227" w:type="dxa"/>
          </w:tcPr>
          <w:p w14:paraId="0F0B3FD8" w14:textId="654586A2" w:rsidR="00087227" w:rsidRPr="003673A2" w:rsidRDefault="002667A4" w:rsidP="00EC6EA9">
            <w:pPr>
              <w:pStyle w:val="Objective"/>
            </w:pPr>
            <w:r>
              <w:t>Add interactivity to dashboards</w:t>
            </w:r>
          </w:p>
        </w:tc>
        <w:tc>
          <w:tcPr>
            <w:tcW w:w="1885" w:type="dxa"/>
          </w:tcPr>
          <w:p w14:paraId="3D9CF40C" w14:textId="67B79240" w:rsidR="00087227" w:rsidRDefault="00087227" w:rsidP="00AE222F">
            <w:pPr>
              <w:pStyle w:val="Reference"/>
            </w:pPr>
          </w:p>
        </w:tc>
      </w:tr>
      <w:tr w:rsidR="002667A4" w14:paraId="0FCF4A34" w14:textId="77777777" w:rsidTr="0018009E">
        <w:tc>
          <w:tcPr>
            <w:tcW w:w="678" w:type="dxa"/>
          </w:tcPr>
          <w:p w14:paraId="7332D91D" w14:textId="77777777" w:rsidR="002667A4" w:rsidRDefault="002667A4" w:rsidP="00EC209C"/>
        </w:tc>
        <w:tc>
          <w:tcPr>
            <w:tcW w:w="8227" w:type="dxa"/>
          </w:tcPr>
          <w:p w14:paraId="00C02BA5" w14:textId="61BB0475" w:rsidR="002667A4" w:rsidRPr="00087227" w:rsidDel="002667A4" w:rsidRDefault="00431435" w:rsidP="00EC209C">
            <w:pPr>
              <w:pStyle w:val="ListParagraph"/>
              <w:numPr>
                <w:ilvl w:val="0"/>
                <w:numId w:val="21"/>
              </w:numPr>
            </w:pPr>
            <w:r w:rsidRPr="00431435">
              <w:t>Apply a filter to a view</w:t>
            </w:r>
          </w:p>
        </w:tc>
        <w:tc>
          <w:tcPr>
            <w:tcW w:w="1885" w:type="dxa"/>
          </w:tcPr>
          <w:p w14:paraId="5E8661E2" w14:textId="77777777" w:rsidR="002667A4" w:rsidRDefault="00B35CCB" w:rsidP="00B35CCB">
            <w:pPr>
              <w:pStyle w:val="Reference"/>
            </w:pPr>
            <w:r>
              <w:t>Part 1, 8A</w:t>
            </w:r>
          </w:p>
          <w:p w14:paraId="67570107" w14:textId="4BAB276E" w:rsidR="0097390D" w:rsidRDefault="0097390D" w:rsidP="00B35CCB">
            <w:pPr>
              <w:pStyle w:val="Reference"/>
            </w:pPr>
            <w:r>
              <w:t>Part 2, 5C</w:t>
            </w:r>
          </w:p>
        </w:tc>
      </w:tr>
      <w:tr w:rsidR="00431435" w14:paraId="344B62EE" w14:textId="77777777" w:rsidTr="0018009E">
        <w:tc>
          <w:tcPr>
            <w:tcW w:w="678" w:type="dxa"/>
          </w:tcPr>
          <w:p w14:paraId="7A443A9A" w14:textId="5179EDD4" w:rsidR="00431435" w:rsidRDefault="00431435" w:rsidP="00D516EB"/>
        </w:tc>
        <w:tc>
          <w:tcPr>
            <w:tcW w:w="8227" w:type="dxa"/>
          </w:tcPr>
          <w:p w14:paraId="26892B65" w14:textId="67DBF1A1" w:rsidR="00431435" w:rsidRPr="00087227" w:rsidDel="002667A4" w:rsidRDefault="00431435" w:rsidP="00D516EB">
            <w:pPr>
              <w:pStyle w:val="ListParagraph"/>
              <w:numPr>
                <w:ilvl w:val="0"/>
                <w:numId w:val="21"/>
              </w:numPr>
            </w:pPr>
            <w:r w:rsidRPr="00431435">
              <w:t>Add filter, URL, and highlight actions</w:t>
            </w:r>
          </w:p>
        </w:tc>
        <w:tc>
          <w:tcPr>
            <w:tcW w:w="1885" w:type="dxa"/>
          </w:tcPr>
          <w:p w14:paraId="7752887F" w14:textId="594EB2A4" w:rsidR="00431435" w:rsidRDefault="00B35CCB" w:rsidP="00AE222F">
            <w:pPr>
              <w:pStyle w:val="Reference"/>
            </w:pPr>
            <w:r>
              <w:t>Part 1, 8B</w:t>
            </w:r>
          </w:p>
        </w:tc>
      </w:tr>
      <w:tr w:rsidR="00431435" w14:paraId="44B3FE49" w14:textId="77777777" w:rsidTr="0018009E">
        <w:tc>
          <w:tcPr>
            <w:tcW w:w="678" w:type="dxa"/>
          </w:tcPr>
          <w:p w14:paraId="7A3B0950" w14:textId="77777777" w:rsidR="00431435" w:rsidRDefault="00431435" w:rsidP="002667A4"/>
        </w:tc>
        <w:tc>
          <w:tcPr>
            <w:tcW w:w="8227" w:type="dxa"/>
          </w:tcPr>
          <w:p w14:paraId="45E135D4" w14:textId="7BD18B38" w:rsidR="00431435" w:rsidRPr="00087227" w:rsidDel="002667A4" w:rsidRDefault="00431435" w:rsidP="00D516EB">
            <w:pPr>
              <w:pStyle w:val="ListParagraph"/>
              <w:numPr>
                <w:ilvl w:val="0"/>
                <w:numId w:val="21"/>
              </w:numPr>
            </w:pPr>
            <w:r w:rsidRPr="00431435">
              <w:t>Swap sheets by using parameters or sheet selector</w:t>
            </w:r>
          </w:p>
        </w:tc>
        <w:tc>
          <w:tcPr>
            <w:tcW w:w="1885" w:type="dxa"/>
          </w:tcPr>
          <w:p w14:paraId="0C298F7C" w14:textId="77777777" w:rsidR="00431435" w:rsidRDefault="00B35CCB" w:rsidP="00AE222F">
            <w:pPr>
              <w:pStyle w:val="Reference"/>
            </w:pPr>
            <w:r>
              <w:t>Part 1, 8B</w:t>
            </w:r>
          </w:p>
          <w:p w14:paraId="6BDAD1EA" w14:textId="5F7A33E3" w:rsidR="00B35CCB" w:rsidRDefault="00B35CCB" w:rsidP="00AE222F">
            <w:pPr>
              <w:pStyle w:val="Reference"/>
            </w:pPr>
            <w:r>
              <w:t>Part 2</w:t>
            </w:r>
            <w:r w:rsidR="00F72489">
              <w:t>, 5D</w:t>
            </w:r>
          </w:p>
        </w:tc>
      </w:tr>
      <w:tr w:rsidR="00431435" w14:paraId="2A4CA888" w14:textId="77777777" w:rsidTr="0018009E">
        <w:tc>
          <w:tcPr>
            <w:tcW w:w="678" w:type="dxa"/>
          </w:tcPr>
          <w:p w14:paraId="02356B8B" w14:textId="77777777" w:rsidR="00431435" w:rsidRDefault="00431435" w:rsidP="002667A4"/>
        </w:tc>
        <w:tc>
          <w:tcPr>
            <w:tcW w:w="8227" w:type="dxa"/>
          </w:tcPr>
          <w:p w14:paraId="566B5A88" w14:textId="403A544B" w:rsidR="00431435" w:rsidRPr="00087227" w:rsidDel="002667A4" w:rsidRDefault="00431435" w:rsidP="00D516EB">
            <w:pPr>
              <w:pStyle w:val="ListParagraph"/>
              <w:numPr>
                <w:ilvl w:val="0"/>
                <w:numId w:val="21"/>
              </w:numPr>
            </w:pPr>
            <w:r w:rsidRPr="00431435">
              <w:t>Add navigation buttons</w:t>
            </w:r>
          </w:p>
        </w:tc>
        <w:tc>
          <w:tcPr>
            <w:tcW w:w="1885" w:type="dxa"/>
          </w:tcPr>
          <w:p w14:paraId="6F7D0599" w14:textId="6E257BEE" w:rsidR="00B35CCB" w:rsidRDefault="00B35CCB" w:rsidP="00F72489">
            <w:pPr>
              <w:pStyle w:val="Reference"/>
            </w:pPr>
            <w:r>
              <w:t>Part 1, 8B</w:t>
            </w:r>
          </w:p>
        </w:tc>
      </w:tr>
      <w:tr w:rsidR="00431435" w14:paraId="18DD74D9" w14:textId="77777777" w:rsidTr="0018009E">
        <w:tc>
          <w:tcPr>
            <w:tcW w:w="678" w:type="dxa"/>
          </w:tcPr>
          <w:p w14:paraId="0F163F99" w14:textId="77777777" w:rsidR="00431435" w:rsidRDefault="00431435" w:rsidP="002667A4"/>
        </w:tc>
        <w:tc>
          <w:tcPr>
            <w:tcW w:w="8227" w:type="dxa"/>
          </w:tcPr>
          <w:p w14:paraId="639290F2" w14:textId="682E254F" w:rsidR="00431435" w:rsidRPr="00087227" w:rsidDel="002667A4" w:rsidRDefault="00431435" w:rsidP="00D516EB">
            <w:pPr>
              <w:pStyle w:val="ListParagraph"/>
              <w:numPr>
                <w:ilvl w:val="0"/>
                <w:numId w:val="21"/>
              </w:numPr>
            </w:pPr>
            <w:r w:rsidRPr="00431435">
              <w:t>Implement user guiding sentences (click…, hover…, menu options)</w:t>
            </w:r>
          </w:p>
        </w:tc>
        <w:tc>
          <w:tcPr>
            <w:tcW w:w="1885" w:type="dxa"/>
          </w:tcPr>
          <w:p w14:paraId="7E9ABC7E" w14:textId="77777777" w:rsidR="00431435" w:rsidRDefault="00B35CCB" w:rsidP="00AE222F">
            <w:pPr>
              <w:pStyle w:val="Reference"/>
            </w:pPr>
            <w:r>
              <w:t>Part 1, 8B</w:t>
            </w:r>
          </w:p>
          <w:p w14:paraId="08CF6EE1" w14:textId="3469D5B4" w:rsidR="00B35CCB" w:rsidRDefault="00B35CCB" w:rsidP="00AE222F">
            <w:pPr>
              <w:pStyle w:val="Reference"/>
            </w:pPr>
            <w:r>
              <w:t>Part 2</w:t>
            </w:r>
            <w:r w:rsidR="0097390D">
              <w:t>, 5C</w:t>
            </w:r>
          </w:p>
        </w:tc>
      </w:tr>
      <w:tr w:rsidR="00087227" w14:paraId="353D4E2B" w14:textId="77777777" w:rsidTr="0018009E">
        <w:tc>
          <w:tcPr>
            <w:tcW w:w="678" w:type="dxa"/>
          </w:tcPr>
          <w:p w14:paraId="66289231" w14:textId="77777777" w:rsidR="00087227" w:rsidRDefault="00087227" w:rsidP="00D516EB">
            <w:pPr>
              <w:pStyle w:val="Objective"/>
            </w:pPr>
            <w:r>
              <w:t>3.4</w:t>
            </w:r>
          </w:p>
        </w:tc>
        <w:tc>
          <w:tcPr>
            <w:tcW w:w="8227" w:type="dxa"/>
          </w:tcPr>
          <w:p w14:paraId="3D7D51E5" w14:textId="18DED91D" w:rsidR="00087227" w:rsidRPr="003673A2" w:rsidRDefault="002667A4" w:rsidP="00D516EB">
            <w:pPr>
              <w:pStyle w:val="Objective"/>
            </w:pPr>
            <w:r>
              <w:t>Format dashboards</w:t>
            </w:r>
          </w:p>
        </w:tc>
        <w:tc>
          <w:tcPr>
            <w:tcW w:w="1885" w:type="dxa"/>
          </w:tcPr>
          <w:p w14:paraId="0BBB8DD8" w14:textId="383BEE0D" w:rsidR="00087227" w:rsidRDefault="00087227" w:rsidP="00AE222F">
            <w:pPr>
              <w:pStyle w:val="Reference"/>
            </w:pPr>
          </w:p>
        </w:tc>
      </w:tr>
      <w:tr w:rsidR="003673A2" w14:paraId="64CA0922" w14:textId="77777777" w:rsidTr="0018009E">
        <w:tc>
          <w:tcPr>
            <w:tcW w:w="678" w:type="dxa"/>
          </w:tcPr>
          <w:p w14:paraId="0BEC9207" w14:textId="77777777" w:rsidR="003673A2" w:rsidRDefault="003673A2" w:rsidP="003A6279"/>
        </w:tc>
        <w:tc>
          <w:tcPr>
            <w:tcW w:w="8227" w:type="dxa"/>
          </w:tcPr>
          <w:p w14:paraId="0DAAD82F" w14:textId="7CDF7C33" w:rsidR="003673A2" w:rsidRDefault="00431435" w:rsidP="00D516EB">
            <w:pPr>
              <w:pStyle w:val="Bullet1"/>
              <w:numPr>
                <w:ilvl w:val="0"/>
                <w:numId w:val="22"/>
              </w:numPr>
            </w:pPr>
            <w:r w:rsidRPr="00431435">
              <w:t>Apply color, font, shapes, styling</w:t>
            </w:r>
          </w:p>
        </w:tc>
        <w:tc>
          <w:tcPr>
            <w:tcW w:w="1885" w:type="dxa"/>
          </w:tcPr>
          <w:p w14:paraId="6E343B0B" w14:textId="0B1C76D1" w:rsidR="003673A2" w:rsidRDefault="008C0F8F" w:rsidP="00AE222F">
            <w:pPr>
              <w:pStyle w:val="Reference"/>
            </w:pPr>
            <w:r>
              <w:t>Part 2</w:t>
            </w:r>
            <w:r w:rsidR="00F72489">
              <w:t>, 5C</w:t>
            </w:r>
          </w:p>
        </w:tc>
      </w:tr>
      <w:tr w:rsidR="003673A2" w14:paraId="1B285056" w14:textId="77777777" w:rsidTr="0018009E">
        <w:tc>
          <w:tcPr>
            <w:tcW w:w="678" w:type="dxa"/>
          </w:tcPr>
          <w:p w14:paraId="35CD4C2C" w14:textId="77777777" w:rsidR="003673A2" w:rsidRDefault="003673A2" w:rsidP="003A6279"/>
        </w:tc>
        <w:tc>
          <w:tcPr>
            <w:tcW w:w="8227" w:type="dxa"/>
          </w:tcPr>
          <w:p w14:paraId="1FF00043" w14:textId="148CE951" w:rsidR="003673A2" w:rsidRDefault="00431435" w:rsidP="00D516EB">
            <w:pPr>
              <w:pStyle w:val="Bullet1"/>
              <w:numPr>
                <w:ilvl w:val="0"/>
                <w:numId w:val="22"/>
              </w:numPr>
            </w:pPr>
            <w:r w:rsidRPr="00431435">
              <w:t>Add custom shapes and color palettes</w:t>
            </w:r>
          </w:p>
        </w:tc>
        <w:tc>
          <w:tcPr>
            <w:tcW w:w="1885" w:type="dxa"/>
          </w:tcPr>
          <w:p w14:paraId="5546E0BB" w14:textId="194FD802" w:rsidR="003673A2" w:rsidRDefault="00B35CCB" w:rsidP="00AE222F">
            <w:pPr>
              <w:pStyle w:val="Reference"/>
            </w:pPr>
            <w:r>
              <w:t>Part 2</w:t>
            </w:r>
            <w:r w:rsidR="0097390D">
              <w:t>, 5C</w:t>
            </w:r>
          </w:p>
        </w:tc>
      </w:tr>
      <w:tr w:rsidR="003673A2" w14:paraId="2278B5A3" w14:textId="77777777" w:rsidTr="0018009E">
        <w:tc>
          <w:tcPr>
            <w:tcW w:w="678" w:type="dxa"/>
          </w:tcPr>
          <w:p w14:paraId="749EA405" w14:textId="77777777" w:rsidR="003673A2" w:rsidRDefault="003673A2" w:rsidP="003A6279"/>
        </w:tc>
        <w:tc>
          <w:tcPr>
            <w:tcW w:w="8227" w:type="dxa"/>
          </w:tcPr>
          <w:p w14:paraId="0507372D" w14:textId="2EC69D4A" w:rsidR="003673A2" w:rsidRDefault="00431435" w:rsidP="00D516EB">
            <w:pPr>
              <w:pStyle w:val="Bullet1"/>
              <w:numPr>
                <w:ilvl w:val="0"/>
                <w:numId w:val="22"/>
              </w:numPr>
            </w:pPr>
            <w:r w:rsidRPr="00431435">
              <w:t>Add annotations</w:t>
            </w:r>
          </w:p>
        </w:tc>
        <w:tc>
          <w:tcPr>
            <w:tcW w:w="1885" w:type="dxa"/>
          </w:tcPr>
          <w:p w14:paraId="00DC676F" w14:textId="0D43AF0F" w:rsidR="003673A2" w:rsidRPr="00E806C2" w:rsidRDefault="00B35CCB" w:rsidP="00AE222F">
            <w:pPr>
              <w:pStyle w:val="Reference"/>
            </w:pPr>
            <w:r w:rsidRPr="00E806C2">
              <w:t xml:space="preserve">Part </w:t>
            </w:r>
            <w:r w:rsidR="00F72489" w:rsidRPr="00E806C2">
              <w:t>1</w:t>
            </w:r>
            <w:r w:rsidR="00E806C2" w:rsidRPr="00E806C2">
              <w:t>, 7A</w:t>
            </w:r>
          </w:p>
        </w:tc>
      </w:tr>
      <w:tr w:rsidR="003673A2" w14:paraId="56375555" w14:textId="77777777" w:rsidTr="0018009E">
        <w:tc>
          <w:tcPr>
            <w:tcW w:w="678" w:type="dxa"/>
          </w:tcPr>
          <w:p w14:paraId="0BDCFD6B" w14:textId="7911EFA3" w:rsidR="003673A2" w:rsidRDefault="003673A2" w:rsidP="00D516EB"/>
        </w:tc>
        <w:tc>
          <w:tcPr>
            <w:tcW w:w="8227" w:type="dxa"/>
          </w:tcPr>
          <w:p w14:paraId="37F2B0A0" w14:textId="338FCD60" w:rsidR="003673A2" w:rsidRDefault="00431435" w:rsidP="00D516EB">
            <w:pPr>
              <w:pStyle w:val="Bullet1"/>
              <w:numPr>
                <w:ilvl w:val="0"/>
                <w:numId w:val="22"/>
              </w:numPr>
            </w:pPr>
            <w:r w:rsidRPr="00431435">
              <w:t>Add tooltips</w:t>
            </w:r>
          </w:p>
        </w:tc>
        <w:tc>
          <w:tcPr>
            <w:tcW w:w="1885" w:type="dxa"/>
          </w:tcPr>
          <w:p w14:paraId="746EB58A" w14:textId="525AD19A" w:rsidR="003673A2" w:rsidRPr="00E806C2" w:rsidRDefault="00B35CCB" w:rsidP="00AE222F">
            <w:pPr>
              <w:pStyle w:val="Reference"/>
            </w:pPr>
            <w:r w:rsidRPr="00E806C2">
              <w:t xml:space="preserve">Part </w:t>
            </w:r>
            <w:r w:rsidR="00F72489" w:rsidRPr="00E806C2">
              <w:t>1</w:t>
            </w:r>
            <w:r w:rsidR="00E806C2" w:rsidRPr="00E806C2">
              <w:t>, 7A, 8B</w:t>
            </w:r>
          </w:p>
        </w:tc>
      </w:tr>
      <w:tr w:rsidR="003673A2" w14:paraId="7B1DE0DD" w14:textId="77777777" w:rsidTr="0018009E">
        <w:tc>
          <w:tcPr>
            <w:tcW w:w="678" w:type="dxa"/>
          </w:tcPr>
          <w:p w14:paraId="23D194CB" w14:textId="0D5DE092" w:rsidR="003673A2" w:rsidRPr="00EC6EA9" w:rsidRDefault="003673A2" w:rsidP="00D516EB"/>
        </w:tc>
        <w:tc>
          <w:tcPr>
            <w:tcW w:w="8227" w:type="dxa"/>
          </w:tcPr>
          <w:p w14:paraId="3A45ED56" w14:textId="296C1C8B" w:rsidR="003673A2" w:rsidRPr="00EC6EA9" w:rsidRDefault="00431435" w:rsidP="00D516EB">
            <w:pPr>
              <w:pStyle w:val="Bullet1"/>
              <w:numPr>
                <w:ilvl w:val="0"/>
                <w:numId w:val="22"/>
              </w:numPr>
            </w:pPr>
            <w:r w:rsidRPr="00431435">
              <w:t>Apply padding</w:t>
            </w:r>
          </w:p>
        </w:tc>
        <w:tc>
          <w:tcPr>
            <w:tcW w:w="1885" w:type="dxa"/>
          </w:tcPr>
          <w:p w14:paraId="27AEE1EC" w14:textId="6FE26534" w:rsidR="003673A2" w:rsidRDefault="00B35CCB" w:rsidP="00AE222F">
            <w:pPr>
              <w:pStyle w:val="Reference"/>
            </w:pPr>
            <w:r>
              <w:t>Part 2</w:t>
            </w:r>
            <w:r w:rsidR="0097390D">
              <w:t>, 5C</w:t>
            </w:r>
          </w:p>
        </w:tc>
      </w:tr>
      <w:tr w:rsidR="003673A2" w14:paraId="7419478D" w14:textId="77777777" w:rsidTr="0018009E">
        <w:tc>
          <w:tcPr>
            <w:tcW w:w="678" w:type="dxa"/>
          </w:tcPr>
          <w:p w14:paraId="44487F16" w14:textId="221B77CE" w:rsidR="003673A2" w:rsidRDefault="003673A2" w:rsidP="00D516EB"/>
        </w:tc>
        <w:tc>
          <w:tcPr>
            <w:tcW w:w="8227" w:type="dxa"/>
          </w:tcPr>
          <w:p w14:paraId="2C405220" w14:textId="2F77FE86" w:rsidR="003673A2" w:rsidRDefault="00431435" w:rsidP="00D516EB">
            <w:pPr>
              <w:pStyle w:val="Bullet1"/>
              <w:numPr>
                <w:ilvl w:val="0"/>
                <w:numId w:val="22"/>
              </w:numPr>
            </w:pPr>
            <w:r w:rsidRPr="00431435">
              <w:t>Remove gridlines, row-level and column-level bands, and shading</w:t>
            </w:r>
          </w:p>
        </w:tc>
        <w:tc>
          <w:tcPr>
            <w:tcW w:w="1885" w:type="dxa"/>
          </w:tcPr>
          <w:p w14:paraId="3A9B5504" w14:textId="64EFEAE7" w:rsidR="003673A2" w:rsidRDefault="00B35CCB" w:rsidP="00AE222F">
            <w:pPr>
              <w:pStyle w:val="Reference"/>
            </w:pPr>
            <w:r>
              <w:t>Part 2</w:t>
            </w:r>
            <w:r w:rsidR="00F72489">
              <w:t>, 5C</w:t>
            </w:r>
          </w:p>
        </w:tc>
      </w:tr>
      <w:tr w:rsidR="00275ACD" w14:paraId="69FD4832" w14:textId="77777777" w:rsidTr="0018009E">
        <w:tc>
          <w:tcPr>
            <w:tcW w:w="678" w:type="dxa"/>
          </w:tcPr>
          <w:p w14:paraId="08DAE8E8" w14:textId="77777777" w:rsidR="00275ACD" w:rsidRDefault="00275ACD" w:rsidP="003A6279"/>
        </w:tc>
        <w:tc>
          <w:tcPr>
            <w:tcW w:w="8227" w:type="dxa"/>
          </w:tcPr>
          <w:p w14:paraId="5125C959" w14:textId="08729983" w:rsidR="00275ACD" w:rsidRPr="00087227" w:rsidRDefault="00431435" w:rsidP="00EC209C">
            <w:pPr>
              <w:pStyle w:val="Bullet1"/>
              <w:numPr>
                <w:ilvl w:val="0"/>
                <w:numId w:val="22"/>
              </w:numPr>
            </w:pPr>
            <w:r w:rsidRPr="00431435">
              <w:t>Apply responsive design for specific device layouts</w:t>
            </w:r>
          </w:p>
        </w:tc>
        <w:tc>
          <w:tcPr>
            <w:tcW w:w="1885" w:type="dxa"/>
          </w:tcPr>
          <w:p w14:paraId="31AA3699" w14:textId="2D477703" w:rsidR="00275ACD" w:rsidRDefault="00B35CCB" w:rsidP="00AE222F">
            <w:pPr>
              <w:pStyle w:val="Reference"/>
            </w:pPr>
            <w:r>
              <w:t>Part 2</w:t>
            </w:r>
            <w:r w:rsidR="00F72489">
              <w:t>, 5D</w:t>
            </w:r>
          </w:p>
        </w:tc>
      </w:tr>
    </w:tbl>
    <w:p w14:paraId="13CD5F66" w14:textId="77777777" w:rsidR="003673A2" w:rsidRDefault="003673A2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3673A2" w14:paraId="34A314DF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48D1958F" w14:textId="77777777" w:rsidR="003673A2" w:rsidRPr="00B32BC9" w:rsidRDefault="003673A2" w:rsidP="003A6279">
            <w:pPr>
              <w:pStyle w:val="Domain"/>
            </w:pPr>
            <w:r>
              <w:lastRenderedPageBreak/>
              <w:t>4.0</w:t>
            </w:r>
          </w:p>
        </w:tc>
        <w:tc>
          <w:tcPr>
            <w:tcW w:w="8227" w:type="dxa"/>
            <w:shd w:val="clear" w:color="auto" w:fill="009DDC"/>
          </w:tcPr>
          <w:p w14:paraId="2B63700F" w14:textId="359A5410" w:rsidR="003673A2" w:rsidRPr="00B32BC9" w:rsidRDefault="00002362" w:rsidP="0069044A">
            <w:pPr>
              <w:pStyle w:val="Domain"/>
            </w:pPr>
            <w:r w:rsidRPr="00002362">
              <w:t>Publish and Manage Content on Tableau Server and Tableau Cloud</w:t>
            </w:r>
            <w:r>
              <w:t xml:space="preserve"> (9%)</w:t>
            </w:r>
          </w:p>
        </w:tc>
        <w:tc>
          <w:tcPr>
            <w:tcW w:w="1885" w:type="dxa"/>
            <w:shd w:val="clear" w:color="auto" w:fill="009DDC"/>
          </w:tcPr>
          <w:p w14:paraId="20CEB283" w14:textId="77777777" w:rsidR="003673A2" w:rsidRPr="00B32BC9" w:rsidRDefault="003673A2" w:rsidP="00EC6EA9">
            <w:pPr>
              <w:pStyle w:val="CoveredIn"/>
            </w:pPr>
            <w:r w:rsidRPr="00B32BC9">
              <w:t>Covered In</w:t>
            </w:r>
          </w:p>
        </w:tc>
      </w:tr>
      <w:tr w:rsidR="003673A2" w14:paraId="397B3308" w14:textId="77777777" w:rsidTr="0018009E">
        <w:tc>
          <w:tcPr>
            <w:tcW w:w="678" w:type="dxa"/>
          </w:tcPr>
          <w:p w14:paraId="6F647B36" w14:textId="77777777" w:rsidR="003673A2" w:rsidRPr="00B32BC9" w:rsidRDefault="003673A2" w:rsidP="003A6279">
            <w:pPr>
              <w:pStyle w:val="Objective"/>
            </w:pPr>
            <w:r>
              <w:t>4.1</w:t>
            </w:r>
          </w:p>
        </w:tc>
        <w:tc>
          <w:tcPr>
            <w:tcW w:w="8227" w:type="dxa"/>
          </w:tcPr>
          <w:p w14:paraId="7CD7BC67" w14:textId="7C97CC0A" w:rsidR="003673A2" w:rsidRPr="00B32BC9" w:rsidRDefault="00431435" w:rsidP="00EC6EA9">
            <w:pPr>
              <w:pStyle w:val="Objective"/>
            </w:pPr>
            <w:r>
              <w:t>Publish content</w:t>
            </w:r>
          </w:p>
        </w:tc>
        <w:tc>
          <w:tcPr>
            <w:tcW w:w="1885" w:type="dxa"/>
          </w:tcPr>
          <w:p w14:paraId="7B63A9EF" w14:textId="77777777" w:rsidR="003673A2" w:rsidRDefault="003673A2" w:rsidP="00AE222F">
            <w:pPr>
              <w:pStyle w:val="Reference"/>
            </w:pPr>
          </w:p>
        </w:tc>
      </w:tr>
      <w:tr w:rsidR="003673A2" w14:paraId="0732E4DC" w14:textId="77777777" w:rsidTr="0018009E">
        <w:tc>
          <w:tcPr>
            <w:tcW w:w="678" w:type="dxa"/>
          </w:tcPr>
          <w:p w14:paraId="46618176" w14:textId="77777777" w:rsidR="003673A2" w:rsidRDefault="003673A2" w:rsidP="003A6279"/>
        </w:tc>
        <w:tc>
          <w:tcPr>
            <w:tcW w:w="8227" w:type="dxa"/>
          </w:tcPr>
          <w:p w14:paraId="25B0779E" w14:textId="667BA0DA" w:rsidR="003673A2" w:rsidRDefault="00431435" w:rsidP="009A0CCB">
            <w:pPr>
              <w:pStyle w:val="Bullet1"/>
              <w:numPr>
                <w:ilvl w:val="0"/>
                <w:numId w:val="23"/>
              </w:numPr>
            </w:pPr>
            <w:r>
              <w:t>Publish a workbook</w:t>
            </w:r>
          </w:p>
        </w:tc>
        <w:tc>
          <w:tcPr>
            <w:tcW w:w="1885" w:type="dxa"/>
          </w:tcPr>
          <w:p w14:paraId="7DE9A383" w14:textId="611703C1" w:rsidR="003673A2" w:rsidRDefault="00B35CCB" w:rsidP="00F72489">
            <w:pPr>
              <w:pStyle w:val="Reference"/>
            </w:pPr>
            <w:r>
              <w:t>Part 1, 5B</w:t>
            </w:r>
          </w:p>
        </w:tc>
      </w:tr>
      <w:tr w:rsidR="003673A2" w14:paraId="28186BD7" w14:textId="77777777" w:rsidTr="0018009E">
        <w:tc>
          <w:tcPr>
            <w:tcW w:w="678" w:type="dxa"/>
          </w:tcPr>
          <w:p w14:paraId="46828099" w14:textId="77777777" w:rsidR="003673A2" w:rsidRDefault="003673A2" w:rsidP="003A6279"/>
        </w:tc>
        <w:tc>
          <w:tcPr>
            <w:tcW w:w="8227" w:type="dxa"/>
          </w:tcPr>
          <w:p w14:paraId="178C3BA9" w14:textId="52B1BEE2" w:rsidR="003673A2" w:rsidRDefault="00431435" w:rsidP="009A0CCB">
            <w:pPr>
              <w:pStyle w:val="Bullet1"/>
              <w:numPr>
                <w:ilvl w:val="0"/>
                <w:numId w:val="23"/>
              </w:numPr>
            </w:pPr>
            <w:r>
              <w:t>Publish a data source</w:t>
            </w:r>
          </w:p>
        </w:tc>
        <w:tc>
          <w:tcPr>
            <w:tcW w:w="1885" w:type="dxa"/>
          </w:tcPr>
          <w:p w14:paraId="79D98035" w14:textId="4AF7E9D7" w:rsidR="00B35CCB" w:rsidRDefault="00B35CCB" w:rsidP="00F72489">
            <w:pPr>
              <w:pStyle w:val="Reference"/>
            </w:pPr>
            <w:r>
              <w:t>Part 1, 5</w:t>
            </w:r>
            <w:r w:rsidR="008C0F8F">
              <w:t>B</w:t>
            </w:r>
          </w:p>
        </w:tc>
      </w:tr>
      <w:tr w:rsidR="003673A2" w14:paraId="21EFE99F" w14:textId="77777777" w:rsidTr="0018009E">
        <w:tc>
          <w:tcPr>
            <w:tcW w:w="678" w:type="dxa"/>
          </w:tcPr>
          <w:p w14:paraId="4BEDD0E0" w14:textId="77777777" w:rsidR="003673A2" w:rsidRDefault="003673A2" w:rsidP="003A6279"/>
        </w:tc>
        <w:tc>
          <w:tcPr>
            <w:tcW w:w="8227" w:type="dxa"/>
          </w:tcPr>
          <w:p w14:paraId="7D72FCEF" w14:textId="61EBF04E" w:rsidR="003673A2" w:rsidRDefault="00431435" w:rsidP="009A0CCB">
            <w:pPr>
              <w:pStyle w:val="Bullet1"/>
              <w:numPr>
                <w:ilvl w:val="0"/>
                <w:numId w:val="23"/>
              </w:numPr>
            </w:pPr>
            <w:r>
              <w:t>Print content</w:t>
            </w:r>
          </w:p>
        </w:tc>
        <w:tc>
          <w:tcPr>
            <w:tcW w:w="1885" w:type="dxa"/>
          </w:tcPr>
          <w:p w14:paraId="3F5E5BAE" w14:textId="75937215" w:rsidR="003673A2" w:rsidRDefault="008C0F8F" w:rsidP="00AE222F">
            <w:pPr>
              <w:pStyle w:val="Reference"/>
            </w:pPr>
            <w:r>
              <w:t>Part 2</w:t>
            </w:r>
            <w:r w:rsidR="00F72489">
              <w:t xml:space="preserve">, </w:t>
            </w:r>
            <w:r w:rsidR="00937231">
              <w:t>6A</w:t>
            </w:r>
          </w:p>
        </w:tc>
      </w:tr>
      <w:tr w:rsidR="003673A2" w14:paraId="453B5BB0" w14:textId="77777777" w:rsidTr="0018009E">
        <w:tc>
          <w:tcPr>
            <w:tcW w:w="678" w:type="dxa"/>
          </w:tcPr>
          <w:p w14:paraId="0BE23036" w14:textId="77777777" w:rsidR="003673A2" w:rsidRDefault="003673A2" w:rsidP="003A6279"/>
        </w:tc>
        <w:tc>
          <w:tcPr>
            <w:tcW w:w="8227" w:type="dxa"/>
          </w:tcPr>
          <w:p w14:paraId="7F604AF9" w14:textId="68F2CB9D" w:rsidR="003673A2" w:rsidRDefault="00431435" w:rsidP="009A0CCB">
            <w:pPr>
              <w:pStyle w:val="Bullet1"/>
              <w:numPr>
                <w:ilvl w:val="0"/>
                <w:numId w:val="23"/>
              </w:numPr>
            </w:pPr>
            <w:r>
              <w:t>Export content</w:t>
            </w:r>
          </w:p>
        </w:tc>
        <w:tc>
          <w:tcPr>
            <w:tcW w:w="1885" w:type="dxa"/>
          </w:tcPr>
          <w:p w14:paraId="2C293DFA" w14:textId="416AE66D" w:rsidR="003673A2" w:rsidRDefault="008C0F8F" w:rsidP="00AE222F">
            <w:pPr>
              <w:pStyle w:val="Reference"/>
            </w:pPr>
            <w:r>
              <w:t>Part 2</w:t>
            </w:r>
            <w:r w:rsidR="00F72489">
              <w:t xml:space="preserve">, </w:t>
            </w:r>
            <w:r w:rsidR="00937231">
              <w:t>6A</w:t>
            </w:r>
          </w:p>
        </w:tc>
      </w:tr>
      <w:tr w:rsidR="003673A2" w14:paraId="1A251D13" w14:textId="77777777" w:rsidTr="0018009E">
        <w:tc>
          <w:tcPr>
            <w:tcW w:w="678" w:type="dxa"/>
          </w:tcPr>
          <w:p w14:paraId="11394DCD" w14:textId="332787A3" w:rsidR="003673A2" w:rsidRPr="00EC6EA9" w:rsidRDefault="00431435" w:rsidP="00D516EB">
            <w:pPr>
              <w:pStyle w:val="Objective"/>
            </w:pPr>
            <w:r>
              <w:t>4.2</w:t>
            </w:r>
          </w:p>
        </w:tc>
        <w:tc>
          <w:tcPr>
            <w:tcW w:w="8227" w:type="dxa"/>
          </w:tcPr>
          <w:p w14:paraId="5E6A634C" w14:textId="7D5B958C" w:rsidR="003673A2" w:rsidRPr="00EC6EA9" w:rsidRDefault="00431435" w:rsidP="00D516EB">
            <w:pPr>
              <w:pStyle w:val="Objective"/>
            </w:pPr>
            <w:r>
              <w:t>Schedule data updates</w:t>
            </w:r>
          </w:p>
        </w:tc>
        <w:tc>
          <w:tcPr>
            <w:tcW w:w="1885" w:type="dxa"/>
          </w:tcPr>
          <w:p w14:paraId="327052CC" w14:textId="12302295" w:rsidR="003673A2" w:rsidRDefault="003673A2" w:rsidP="00AE222F">
            <w:pPr>
              <w:pStyle w:val="Reference"/>
            </w:pPr>
          </w:p>
        </w:tc>
      </w:tr>
      <w:tr w:rsidR="003673A2" w14:paraId="58B2D094" w14:textId="77777777" w:rsidTr="0018009E">
        <w:tc>
          <w:tcPr>
            <w:tcW w:w="678" w:type="dxa"/>
          </w:tcPr>
          <w:p w14:paraId="1CD927E3" w14:textId="77777777" w:rsidR="003673A2" w:rsidRDefault="003673A2" w:rsidP="003A6279"/>
        </w:tc>
        <w:tc>
          <w:tcPr>
            <w:tcW w:w="8227" w:type="dxa"/>
          </w:tcPr>
          <w:p w14:paraId="51DBFBF7" w14:textId="34E05703" w:rsidR="003673A2" w:rsidRDefault="00DF47E9" w:rsidP="009A0CCB">
            <w:pPr>
              <w:pStyle w:val="Bullet1"/>
              <w:numPr>
                <w:ilvl w:val="0"/>
                <w:numId w:val="24"/>
              </w:numPr>
            </w:pPr>
            <w:r>
              <w:t>Schedule</w:t>
            </w:r>
            <w:r w:rsidR="00431435">
              <w:t xml:space="preserve"> data extract refreshes</w:t>
            </w:r>
          </w:p>
        </w:tc>
        <w:tc>
          <w:tcPr>
            <w:tcW w:w="1885" w:type="dxa"/>
          </w:tcPr>
          <w:p w14:paraId="7F5E1E06" w14:textId="3DE1F86E" w:rsidR="003673A2" w:rsidRPr="00E806C2" w:rsidRDefault="00937231" w:rsidP="00D526CA">
            <w:pPr>
              <w:pStyle w:val="Reference"/>
              <w:rPr>
                <w:highlight w:val="yellow"/>
              </w:rPr>
            </w:pPr>
            <w:r>
              <w:t>Part 2, 6B</w:t>
            </w:r>
          </w:p>
        </w:tc>
      </w:tr>
      <w:tr w:rsidR="003673A2" w14:paraId="5E440592" w14:textId="77777777" w:rsidTr="0018009E">
        <w:tc>
          <w:tcPr>
            <w:tcW w:w="678" w:type="dxa"/>
          </w:tcPr>
          <w:p w14:paraId="5EF8961B" w14:textId="77777777" w:rsidR="003673A2" w:rsidRDefault="003673A2" w:rsidP="003A6279"/>
        </w:tc>
        <w:tc>
          <w:tcPr>
            <w:tcW w:w="8227" w:type="dxa"/>
          </w:tcPr>
          <w:p w14:paraId="01A36992" w14:textId="76DFF94B" w:rsidR="003673A2" w:rsidRDefault="00F50CA7" w:rsidP="009A0CCB">
            <w:pPr>
              <w:pStyle w:val="Bullet1"/>
              <w:numPr>
                <w:ilvl w:val="0"/>
                <w:numId w:val="24"/>
              </w:numPr>
            </w:pPr>
            <w:r w:rsidRPr="00F50CA7">
              <w:t>Schedule a Tableau Prep workflow</w:t>
            </w:r>
          </w:p>
        </w:tc>
        <w:tc>
          <w:tcPr>
            <w:tcW w:w="1885" w:type="dxa"/>
          </w:tcPr>
          <w:p w14:paraId="7515BEC2" w14:textId="701F2759" w:rsidR="003673A2" w:rsidRPr="00E806C2" w:rsidRDefault="00937231" w:rsidP="00D526CA">
            <w:pPr>
              <w:pStyle w:val="Reference"/>
              <w:rPr>
                <w:highlight w:val="yellow"/>
              </w:rPr>
            </w:pPr>
            <w:r>
              <w:t>Part 2, 6B</w:t>
            </w:r>
          </w:p>
        </w:tc>
      </w:tr>
      <w:tr w:rsidR="00275ACD" w14:paraId="1A4C2EE3" w14:textId="77777777" w:rsidTr="0018009E">
        <w:tc>
          <w:tcPr>
            <w:tcW w:w="678" w:type="dxa"/>
          </w:tcPr>
          <w:p w14:paraId="7296A966" w14:textId="2206E302" w:rsidR="00275ACD" w:rsidRDefault="00F50CA7" w:rsidP="00D516EB">
            <w:pPr>
              <w:pStyle w:val="Objective"/>
            </w:pPr>
            <w:r>
              <w:t>4.3</w:t>
            </w:r>
          </w:p>
        </w:tc>
        <w:tc>
          <w:tcPr>
            <w:tcW w:w="8227" w:type="dxa"/>
          </w:tcPr>
          <w:p w14:paraId="18ED9575" w14:textId="0FB26E7D" w:rsidR="00275ACD" w:rsidRPr="00275ACD" w:rsidRDefault="00F50CA7" w:rsidP="00D516EB">
            <w:pPr>
              <w:pStyle w:val="Objective"/>
            </w:pPr>
            <w:r>
              <w:t>Managed Published workbooks</w:t>
            </w:r>
          </w:p>
        </w:tc>
        <w:tc>
          <w:tcPr>
            <w:tcW w:w="1885" w:type="dxa"/>
          </w:tcPr>
          <w:p w14:paraId="6D8B7674" w14:textId="07F281DD" w:rsidR="00275ACD" w:rsidRDefault="00275ACD" w:rsidP="00D526CA">
            <w:pPr>
              <w:pStyle w:val="Reference"/>
            </w:pPr>
          </w:p>
        </w:tc>
      </w:tr>
      <w:tr w:rsidR="00275ACD" w14:paraId="3BB299B7" w14:textId="77777777" w:rsidTr="0018009E">
        <w:tc>
          <w:tcPr>
            <w:tcW w:w="678" w:type="dxa"/>
          </w:tcPr>
          <w:p w14:paraId="77AF7FEC" w14:textId="77777777" w:rsidR="00275ACD" w:rsidRDefault="00275ACD" w:rsidP="003A6279"/>
        </w:tc>
        <w:tc>
          <w:tcPr>
            <w:tcW w:w="8227" w:type="dxa"/>
          </w:tcPr>
          <w:p w14:paraId="22CB6930" w14:textId="41336A84" w:rsidR="00275ACD" w:rsidRPr="00275ACD" w:rsidRDefault="00F50CA7" w:rsidP="006834A4">
            <w:pPr>
              <w:pStyle w:val="Bullet1"/>
              <w:numPr>
                <w:ilvl w:val="0"/>
                <w:numId w:val="25"/>
              </w:numPr>
            </w:pPr>
            <w:r>
              <w:t>Create alerts</w:t>
            </w:r>
          </w:p>
        </w:tc>
        <w:tc>
          <w:tcPr>
            <w:tcW w:w="1885" w:type="dxa"/>
          </w:tcPr>
          <w:p w14:paraId="708F1201" w14:textId="00EDF4AC" w:rsidR="00275ACD" w:rsidRPr="00E806C2" w:rsidRDefault="00937231" w:rsidP="00D526CA">
            <w:pPr>
              <w:pStyle w:val="Reference"/>
              <w:rPr>
                <w:highlight w:val="yellow"/>
              </w:rPr>
            </w:pPr>
            <w:r>
              <w:t>Part 2, 6C</w:t>
            </w:r>
          </w:p>
        </w:tc>
      </w:tr>
      <w:tr w:rsidR="00275ACD" w14:paraId="55D8D4F0" w14:textId="77777777" w:rsidTr="0018009E">
        <w:tc>
          <w:tcPr>
            <w:tcW w:w="678" w:type="dxa"/>
          </w:tcPr>
          <w:p w14:paraId="4DBFC3F1" w14:textId="77777777" w:rsidR="00275ACD" w:rsidRDefault="00275ACD" w:rsidP="003A6279"/>
        </w:tc>
        <w:tc>
          <w:tcPr>
            <w:tcW w:w="8227" w:type="dxa"/>
          </w:tcPr>
          <w:p w14:paraId="50CCD2CF" w14:textId="0B4C8BC2" w:rsidR="00275ACD" w:rsidRPr="00275ACD" w:rsidRDefault="00F50CA7" w:rsidP="006834A4">
            <w:pPr>
              <w:pStyle w:val="Bullet1"/>
              <w:numPr>
                <w:ilvl w:val="0"/>
                <w:numId w:val="25"/>
              </w:numPr>
            </w:pPr>
            <w:r>
              <w:t>Create subscriptions</w:t>
            </w:r>
          </w:p>
        </w:tc>
        <w:tc>
          <w:tcPr>
            <w:tcW w:w="1885" w:type="dxa"/>
          </w:tcPr>
          <w:p w14:paraId="5CC03C5E" w14:textId="26D4A798" w:rsidR="00275ACD" w:rsidRPr="00E806C2" w:rsidRDefault="00937231" w:rsidP="00D526CA">
            <w:pPr>
              <w:pStyle w:val="Reference"/>
              <w:rPr>
                <w:highlight w:val="yellow"/>
              </w:rPr>
            </w:pPr>
            <w:r>
              <w:t>Part 2, 6C</w:t>
            </w:r>
          </w:p>
        </w:tc>
      </w:tr>
    </w:tbl>
    <w:p w14:paraId="7A6DDF83" w14:textId="77777777" w:rsidR="00087227" w:rsidRDefault="00087227" w:rsidP="00FA21A6">
      <w:pPr>
        <w:pStyle w:val="Intro"/>
      </w:pPr>
    </w:p>
    <w:p w14:paraId="61874956" w14:textId="77777777" w:rsidR="004C5C6B" w:rsidRPr="00EC6EA9" w:rsidRDefault="004C5C6B" w:rsidP="00EC6EA9"/>
    <w:sectPr w:rsidR="004C5C6B" w:rsidRPr="00EC6EA9" w:rsidSect="003402F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841F0"/>
    <w:multiLevelType w:val="hybridMultilevel"/>
    <w:tmpl w:val="92042EDE"/>
    <w:lvl w:ilvl="0" w:tplc="2952AA8C">
      <w:start w:val="1"/>
      <w:numFmt w:val="decimal"/>
      <w:lvlText w:val="2.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D03E4"/>
    <w:multiLevelType w:val="hybridMultilevel"/>
    <w:tmpl w:val="E1343230"/>
    <w:lvl w:ilvl="0" w:tplc="D50481CE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04F65"/>
    <w:multiLevelType w:val="hybridMultilevel"/>
    <w:tmpl w:val="4286942C"/>
    <w:lvl w:ilvl="0" w:tplc="17CA070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217F"/>
    <w:multiLevelType w:val="hybridMultilevel"/>
    <w:tmpl w:val="12E40B78"/>
    <w:lvl w:ilvl="0" w:tplc="711A6C92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6018"/>
    <w:multiLevelType w:val="hybridMultilevel"/>
    <w:tmpl w:val="72A6C5B6"/>
    <w:lvl w:ilvl="0" w:tplc="1B503236">
      <w:start w:val="1"/>
      <w:numFmt w:val="decimal"/>
      <w:lvlText w:val="2.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27D23"/>
    <w:multiLevelType w:val="hybridMultilevel"/>
    <w:tmpl w:val="6CFEE8EC"/>
    <w:lvl w:ilvl="0" w:tplc="BA164E50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A176A"/>
    <w:multiLevelType w:val="hybridMultilevel"/>
    <w:tmpl w:val="0590D846"/>
    <w:lvl w:ilvl="0" w:tplc="2790202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C61"/>
    <w:multiLevelType w:val="multilevel"/>
    <w:tmpl w:val="E368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6C05A3"/>
    <w:multiLevelType w:val="hybridMultilevel"/>
    <w:tmpl w:val="FD544B4C"/>
    <w:lvl w:ilvl="0" w:tplc="7E54DD7C">
      <w:start w:val="1"/>
      <w:numFmt w:val="decimal"/>
      <w:pStyle w:val="14so"/>
      <w:lvlText w:val="1.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6E2BC5"/>
    <w:multiLevelType w:val="hybridMultilevel"/>
    <w:tmpl w:val="B66A7092"/>
    <w:lvl w:ilvl="0" w:tplc="AE94E2F2">
      <w:start w:val="1"/>
      <w:numFmt w:val="decimal"/>
      <w:lvlText w:val="2.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13272"/>
    <w:multiLevelType w:val="hybridMultilevel"/>
    <w:tmpl w:val="FC8AC7BC"/>
    <w:lvl w:ilvl="0" w:tplc="5FCA2B0A">
      <w:start w:val="1"/>
      <w:numFmt w:val="decimal"/>
      <w:lvlText w:val="1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5945D5"/>
    <w:multiLevelType w:val="hybridMultilevel"/>
    <w:tmpl w:val="5D84FEE2"/>
    <w:lvl w:ilvl="0" w:tplc="A5E0177E">
      <w:start w:val="1"/>
      <w:numFmt w:val="decimal"/>
      <w:lvlText w:val="2.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94A15"/>
    <w:multiLevelType w:val="hybridMultilevel"/>
    <w:tmpl w:val="F8208688"/>
    <w:lvl w:ilvl="0" w:tplc="8D509734">
      <w:start w:val="1"/>
      <w:numFmt w:val="decimal"/>
      <w:pStyle w:val="subObj"/>
      <w:lvlText w:val="1.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FC26E3"/>
    <w:multiLevelType w:val="hybridMultilevel"/>
    <w:tmpl w:val="4CA6D4D4"/>
    <w:lvl w:ilvl="0" w:tplc="0F28C920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828FD"/>
    <w:multiLevelType w:val="hybridMultilevel"/>
    <w:tmpl w:val="3626C2BA"/>
    <w:lvl w:ilvl="0" w:tplc="3A86AD7A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32614"/>
    <w:multiLevelType w:val="hybridMultilevel"/>
    <w:tmpl w:val="C4A6939C"/>
    <w:lvl w:ilvl="0" w:tplc="DF660AB6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D1EDE"/>
    <w:multiLevelType w:val="hybridMultilevel"/>
    <w:tmpl w:val="EA847C24"/>
    <w:lvl w:ilvl="0" w:tplc="BF1E545A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C38E7"/>
    <w:multiLevelType w:val="hybridMultilevel"/>
    <w:tmpl w:val="EC482866"/>
    <w:lvl w:ilvl="0" w:tplc="5FCA2B0A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B0DC0"/>
    <w:multiLevelType w:val="hybridMultilevel"/>
    <w:tmpl w:val="686ED136"/>
    <w:lvl w:ilvl="0" w:tplc="0D781458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B8034A"/>
    <w:multiLevelType w:val="multilevel"/>
    <w:tmpl w:val="BEC4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2F15FC"/>
    <w:multiLevelType w:val="hybridMultilevel"/>
    <w:tmpl w:val="D6227AD8"/>
    <w:lvl w:ilvl="0" w:tplc="BA164E50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E6CE1"/>
    <w:multiLevelType w:val="hybridMultilevel"/>
    <w:tmpl w:val="EC482866"/>
    <w:lvl w:ilvl="0" w:tplc="FFFFFFFF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06A47"/>
    <w:multiLevelType w:val="hybridMultilevel"/>
    <w:tmpl w:val="FF74B404"/>
    <w:lvl w:ilvl="0" w:tplc="71346994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9251D"/>
    <w:multiLevelType w:val="hybridMultilevel"/>
    <w:tmpl w:val="06B25C9E"/>
    <w:lvl w:ilvl="0" w:tplc="5FCA2B0A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E6B21"/>
    <w:multiLevelType w:val="hybridMultilevel"/>
    <w:tmpl w:val="5FDE4AD2"/>
    <w:lvl w:ilvl="0" w:tplc="44F28BEC">
      <w:start w:val="1"/>
      <w:numFmt w:val="decimal"/>
      <w:lvlText w:val="2.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014226">
    <w:abstractNumId w:val="5"/>
  </w:num>
  <w:num w:numId="2" w16cid:durableId="524637984">
    <w:abstractNumId w:val="13"/>
  </w:num>
  <w:num w:numId="3" w16cid:durableId="1719931909">
    <w:abstractNumId w:val="7"/>
  </w:num>
  <w:num w:numId="4" w16cid:durableId="727263554">
    <w:abstractNumId w:val="17"/>
  </w:num>
  <w:num w:numId="5" w16cid:durableId="977805390">
    <w:abstractNumId w:val="21"/>
  </w:num>
  <w:num w:numId="6" w16cid:durableId="51775931">
    <w:abstractNumId w:val="23"/>
  </w:num>
  <w:num w:numId="7" w16cid:durableId="1425303029">
    <w:abstractNumId w:val="10"/>
  </w:num>
  <w:num w:numId="8" w16cid:durableId="2034258960">
    <w:abstractNumId w:val="12"/>
  </w:num>
  <w:num w:numId="9" w16cid:durableId="1836875378">
    <w:abstractNumId w:val="19"/>
  </w:num>
  <w:num w:numId="10" w16cid:durableId="1180696953">
    <w:abstractNumId w:val="8"/>
  </w:num>
  <w:num w:numId="11" w16cid:durableId="293683021">
    <w:abstractNumId w:val="20"/>
  </w:num>
  <w:num w:numId="12" w16cid:durableId="430512770">
    <w:abstractNumId w:val="6"/>
  </w:num>
  <w:num w:numId="13" w16cid:durableId="1456365013">
    <w:abstractNumId w:val="22"/>
  </w:num>
  <w:num w:numId="14" w16cid:durableId="758480801">
    <w:abstractNumId w:val="0"/>
  </w:num>
  <w:num w:numId="15" w16cid:durableId="88047108">
    <w:abstractNumId w:val="9"/>
  </w:num>
  <w:num w:numId="16" w16cid:durableId="1136023705">
    <w:abstractNumId w:val="11"/>
  </w:num>
  <w:num w:numId="17" w16cid:durableId="1162739842">
    <w:abstractNumId w:val="4"/>
  </w:num>
  <w:num w:numId="18" w16cid:durableId="872227664">
    <w:abstractNumId w:val="24"/>
  </w:num>
  <w:num w:numId="19" w16cid:durableId="2101176649">
    <w:abstractNumId w:val="18"/>
  </w:num>
  <w:num w:numId="20" w16cid:durableId="1089276733">
    <w:abstractNumId w:val="14"/>
  </w:num>
  <w:num w:numId="21" w16cid:durableId="1895502325">
    <w:abstractNumId w:val="2"/>
  </w:num>
  <w:num w:numId="22" w16cid:durableId="263850474">
    <w:abstractNumId w:val="1"/>
  </w:num>
  <w:num w:numId="23" w16cid:durableId="888490861">
    <w:abstractNumId w:val="15"/>
  </w:num>
  <w:num w:numId="24" w16cid:durableId="1353603430">
    <w:abstractNumId w:val="16"/>
  </w:num>
  <w:num w:numId="25" w16cid:durableId="841548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4E8"/>
    <w:rsid w:val="00002362"/>
    <w:rsid w:val="00011361"/>
    <w:rsid w:val="00021320"/>
    <w:rsid w:val="00046E37"/>
    <w:rsid w:val="000474E8"/>
    <w:rsid w:val="00074182"/>
    <w:rsid w:val="00087227"/>
    <w:rsid w:val="000A04CA"/>
    <w:rsid w:val="001627EF"/>
    <w:rsid w:val="0018009E"/>
    <w:rsid w:val="001C337C"/>
    <w:rsid w:val="00202D5D"/>
    <w:rsid w:val="002667A4"/>
    <w:rsid w:val="00275ACD"/>
    <w:rsid w:val="002C2808"/>
    <w:rsid w:val="002D24F7"/>
    <w:rsid w:val="00322AC2"/>
    <w:rsid w:val="00336F95"/>
    <w:rsid w:val="003402F6"/>
    <w:rsid w:val="003673A2"/>
    <w:rsid w:val="003A6279"/>
    <w:rsid w:val="00431435"/>
    <w:rsid w:val="004618FB"/>
    <w:rsid w:val="0049174A"/>
    <w:rsid w:val="004A5270"/>
    <w:rsid w:val="004C5C6B"/>
    <w:rsid w:val="005103C9"/>
    <w:rsid w:val="005430CA"/>
    <w:rsid w:val="005541E5"/>
    <w:rsid w:val="005666B2"/>
    <w:rsid w:val="005974F7"/>
    <w:rsid w:val="00640047"/>
    <w:rsid w:val="00644EB7"/>
    <w:rsid w:val="00663991"/>
    <w:rsid w:val="006834A4"/>
    <w:rsid w:val="0069044A"/>
    <w:rsid w:val="006914E0"/>
    <w:rsid w:val="00735B84"/>
    <w:rsid w:val="00750507"/>
    <w:rsid w:val="00773164"/>
    <w:rsid w:val="007B5D72"/>
    <w:rsid w:val="007D6132"/>
    <w:rsid w:val="007D6464"/>
    <w:rsid w:val="008C0F8F"/>
    <w:rsid w:val="008C1025"/>
    <w:rsid w:val="00911B52"/>
    <w:rsid w:val="00912988"/>
    <w:rsid w:val="0092148C"/>
    <w:rsid w:val="00937231"/>
    <w:rsid w:val="00961D65"/>
    <w:rsid w:val="0097390D"/>
    <w:rsid w:val="009A0CCB"/>
    <w:rsid w:val="009A0F52"/>
    <w:rsid w:val="00A2280A"/>
    <w:rsid w:val="00A91B87"/>
    <w:rsid w:val="00A92965"/>
    <w:rsid w:val="00AC296C"/>
    <w:rsid w:val="00AC69F4"/>
    <w:rsid w:val="00AE222F"/>
    <w:rsid w:val="00B32BC9"/>
    <w:rsid w:val="00B35CCB"/>
    <w:rsid w:val="00BA6F22"/>
    <w:rsid w:val="00BF6BAA"/>
    <w:rsid w:val="00C13622"/>
    <w:rsid w:val="00C6132F"/>
    <w:rsid w:val="00C70D4C"/>
    <w:rsid w:val="00C80BBD"/>
    <w:rsid w:val="00C8555B"/>
    <w:rsid w:val="00CB247F"/>
    <w:rsid w:val="00CC14A8"/>
    <w:rsid w:val="00CF24FD"/>
    <w:rsid w:val="00D3660E"/>
    <w:rsid w:val="00D45906"/>
    <w:rsid w:val="00D516EB"/>
    <w:rsid w:val="00D5222B"/>
    <w:rsid w:val="00D526CA"/>
    <w:rsid w:val="00D6140C"/>
    <w:rsid w:val="00D80753"/>
    <w:rsid w:val="00DA6F80"/>
    <w:rsid w:val="00DB5363"/>
    <w:rsid w:val="00DD083F"/>
    <w:rsid w:val="00DD4AD3"/>
    <w:rsid w:val="00DE4A82"/>
    <w:rsid w:val="00DF1BBD"/>
    <w:rsid w:val="00DF47E9"/>
    <w:rsid w:val="00E65465"/>
    <w:rsid w:val="00E806C2"/>
    <w:rsid w:val="00EB43E1"/>
    <w:rsid w:val="00EC209C"/>
    <w:rsid w:val="00EC6EA9"/>
    <w:rsid w:val="00F25822"/>
    <w:rsid w:val="00F26CE4"/>
    <w:rsid w:val="00F4245C"/>
    <w:rsid w:val="00F50CA7"/>
    <w:rsid w:val="00F65103"/>
    <w:rsid w:val="00F72489"/>
    <w:rsid w:val="00F80EAD"/>
    <w:rsid w:val="00FA21A6"/>
    <w:rsid w:val="00FA3414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D6567"/>
  <w15:chartTrackingRefBased/>
  <w15:docId w15:val="{359F4E10-3C6E-4BA5-952B-5ADC8510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link w:val="Bullet1Char"/>
    <w:qFormat/>
    <w:rsid w:val="00BF6BAA"/>
    <w:pPr>
      <w:spacing w:after="0" w:line="240" w:lineRule="auto"/>
      <w:ind w:left="0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EC6EA9"/>
    <w:pPr>
      <w:spacing w:after="0" w:line="240" w:lineRule="auto"/>
      <w:jc w:val="center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  <w:style w:type="paragraph" w:styleId="Revision">
    <w:name w:val="Revision"/>
    <w:hidden/>
    <w:uiPriority w:val="99"/>
    <w:semiHidden/>
    <w:rsid w:val="00002362"/>
    <w:pPr>
      <w:spacing w:after="0" w:line="240" w:lineRule="auto"/>
    </w:pPr>
  </w:style>
  <w:style w:type="paragraph" w:customStyle="1" w:styleId="subObj">
    <w:name w:val="subObj"/>
    <w:basedOn w:val="Bullet1"/>
    <w:link w:val="subObjChar"/>
    <w:qFormat/>
    <w:rsid w:val="005666B2"/>
    <w:pPr>
      <w:numPr>
        <w:numId w:val="8"/>
      </w:numPr>
    </w:pPr>
  </w:style>
  <w:style w:type="character" w:customStyle="1" w:styleId="Bullet1Char">
    <w:name w:val="Bullet1 Char"/>
    <w:basedOn w:val="ListParagraphChar"/>
    <w:link w:val="Bullet1"/>
    <w:rsid w:val="005666B2"/>
  </w:style>
  <w:style w:type="character" w:customStyle="1" w:styleId="subObjChar">
    <w:name w:val="subObj Char"/>
    <w:basedOn w:val="Bullet1Char"/>
    <w:link w:val="subObj"/>
    <w:rsid w:val="005666B2"/>
  </w:style>
  <w:style w:type="paragraph" w:customStyle="1" w:styleId="14so">
    <w:name w:val="1.4 so"/>
    <w:basedOn w:val="subObj"/>
    <w:link w:val="14soChar"/>
    <w:qFormat/>
    <w:rsid w:val="00A91B87"/>
    <w:pPr>
      <w:numPr>
        <w:numId w:val="10"/>
      </w:numPr>
    </w:pPr>
  </w:style>
  <w:style w:type="character" w:customStyle="1" w:styleId="14soChar">
    <w:name w:val="1.4 so Char"/>
    <w:basedOn w:val="subObjChar"/>
    <w:link w:val="14so"/>
    <w:rsid w:val="00A91B87"/>
  </w:style>
  <w:style w:type="character" w:styleId="CommentReference">
    <w:name w:val="annotation reference"/>
    <w:basedOn w:val="DefaultParagraphFont"/>
    <w:uiPriority w:val="99"/>
    <w:semiHidden/>
    <w:unhideWhenUsed/>
    <w:rsid w:val="001627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27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27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7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7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%20Templates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9BDA0-130F-4B68-963E-394CA0AE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Exam_Objectives_Mapping.dotx</Template>
  <TotalTime>408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Tamara Hagen</cp:lastModifiedBy>
  <cp:revision>14</cp:revision>
  <cp:lastPrinted>2023-08-22T17:47:00Z</cp:lastPrinted>
  <dcterms:created xsi:type="dcterms:W3CDTF">2024-01-17T23:20:00Z</dcterms:created>
  <dcterms:modified xsi:type="dcterms:W3CDTF">2024-09-29T20:13:00Z</dcterms:modified>
</cp:coreProperties>
</file>